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C170F" w14:textId="77777777" w:rsidR="005710E9" w:rsidRDefault="005710E9" w:rsidP="00366C76">
      <w:pPr>
        <w:pStyle w:val="Geenafstand"/>
        <w:keepLines/>
        <w:suppressAutoHyphens/>
        <w:rPr>
          <w:rFonts w:ascii="Arial" w:hAnsi="Arial" w:cs="Arial"/>
          <w:b/>
          <w:bCs/>
          <w:sz w:val="24"/>
          <w:szCs w:val="24"/>
          <w:lang w:val="nl"/>
        </w:rPr>
      </w:pPr>
      <w:r w:rsidRPr="0007096A">
        <w:rPr>
          <w:rFonts w:ascii="Arial" w:hAnsi="Arial" w:cs="Arial"/>
          <w:b/>
          <w:bCs/>
          <w:sz w:val="24"/>
          <w:szCs w:val="24"/>
          <w:lang w:val="nl"/>
        </w:rPr>
        <w:t xml:space="preserve">Formulier voor de beoordeling van een subsidieaanvraag door </w:t>
      </w:r>
      <w:r w:rsidR="004C2580">
        <w:rPr>
          <w:rFonts w:ascii="Arial" w:hAnsi="Arial" w:cs="Arial"/>
          <w:b/>
          <w:bCs/>
          <w:sz w:val="24"/>
          <w:szCs w:val="24"/>
          <w:lang w:val="nl"/>
        </w:rPr>
        <w:t>het NPCF-panel</w:t>
      </w:r>
    </w:p>
    <w:p w14:paraId="0F1D9436" w14:textId="77777777" w:rsidR="005710E9" w:rsidRDefault="005710E9" w:rsidP="00366C76">
      <w:pPr>
        <w:pStyle w:val="Geenafstand"/>
        <w:keepLines/>
        <w:suppressAutoHyphens/>
        <w:rPr>
          <w:rFonts w:ascii="Arial" w:hAnsi="Arial" w:cs="Arial"/>
          <w:b/>
          <w:bCs/>
          <w:sz w:val="20"/>
          <w:lang w:val="nl"/>
        </w:rPr>
      </w:pPr>
    </w:p>
    <w:p w14:paraId="7CCB9589" w14:textId="2FAB6427" w:rsidR="005710E9" w:rsidRPr="00F5239F" w:rsidRDefault="005710E9" w:rsidP="00366C76">
      <w:pPr>
        <w:pStyle w:val="Geenafstand"/>
        <w:keepLines/>
        <w:suppressAutoHyphens/>
        <w:spacing w:line="276" w:lineRule="auto"/>
        <w:rPr>
          <w:rFonts w:ascii="Arial" w:hAnsi="Arial" w:cs="Arial"/>
          <w:bCs/>
          <w:sz w:val="20"/>
          <w:lang w:val="nl"/>
        </w:rPr>
      </w:pPr>
      <w:r>
        <w:rPr>
          <w:rFonts w:ascii="Arial" w:hAnsi="Arial" w:cs="Arial"/>
          <w:b/>
          <w:bCs/>
          <w:sz w:val="20"/>
          <w:lang w:val="nl"/>
        </w:rPr>
        <w:t xml:space="preserve">Naam programma: </w:t>
      </w:r>
      <w:r>
        <w:rPr>
          <w:rFonts w:ascii="Arial" w:hAnsi="Arial" w:cs="Arial"/>
          <w:b/>
          <w:bCs/>
          <w:sz w:val="20"/>
          <w:lang w:val="nl"/>
        </w:rPr>
        <w:tab/>
      </w:r>
      <w:r w:rsidR="00AE211A">
        <w:rPr>
          <w:rFonts w:ascii="Arial" w:hAnsi="Arial" w:cs="Arial"/>
          <w:b/>
          <w:bCs/>
          <w:sz w:val="20"/>
          <w:lang w:val="nl"/>
        </w:rPr>
        <w:t>Doelmatigheidsonderzoek 2016-2018</w:t>
      </w:r>
    </w:p>
    <w:p w14:paraId="29349245" w14:textId="6201CDBA" w:rsidR="005710E9" w:rsidRPr="00FA2F58" w:rsidRDefault="005710E9" w:rsidP="00366C76">
      <w:pPr>
        <w:pStyle w:val="Geenafstand"/>
        <w:keepLines/>
        <w:suppressAutoHyphens/>
        <w:spacing w:line="276" w:lineRule="auto"/>
        <w:rPr>
          <w:rFonts w:ascii="Arial" w:hAnsi="Arial" w:cs="Arial"/>
          <w:b/>
          <w:bCs/>
          <w:sz w:val="20"/>
        </w:rPr>
      </w:pPr>
      <w:r w:rsidRPr="00FA2F58">
        <w:rPr>
          <w:rFonts w:ascii="Arial" w:hAnsi="Arial" w:cs="Arial"/>
          <w:b/>
          <w:bCs/>
          <w:sz w:val="20"/>
        </w:rPr>
        <w:t xml:space="preserve">Projectnummer:  </w:t>
      </w:r>
      <w:r w:rsidRPr="00FA2F58">
        <w:rPr>
          <w:rFonts w:ascii="Arial" w:hAnsi="Arial" w:cs="Arial"/>
          <w:b/>
          <w:bCs/>
          <w:sz w:val="20"/>
        </w:rPr>
        <w:tab/>
      </w:r>
      <w:r w:rsidR="00AE211A">
        <w:rPr>
          <w:rFonts w:ascii="Arial" w:hAnsi="Arial" w:cs="Arial"/>
          <w:b/>
          <w:bCs/>
          <w:sz w:val="20"/>
        </w:rPr>
        <w:t>80-</w:t>
      </w:r>
      <w:r w:rsidR="002031D7">
        <w:rPr>
          <w:rFonts w:ascii="Arial" w:hAnsi="Arial" w:cs="Arial"/>
          <w:b/>
          <w:bCs/>
          <w:sz w:val="20"/>
        </w:rPr>
        <w:t>12345</w:t>
      </w:r>
      <w:r w:rsidR="00AE211A">
        <w:rPr>
          <w:rFonts w:ascii="Arial" w:hAnsi="Arial" w:cs="Arial"/>
          <w:b/>
          <w:bCs/>
          <w:sz w:val="20"/>
        </w:rPr>
        <w:t>-</w:t>
      </w:r>
      <w:r w:rsidR="002031D7">
        <w:rPr>
          <w:rFonts w:ascii="Arial" w:hAnsi="Arial" w:cs="Arial"/>
          <w:b/>
          <w:bCs/>
          <w:sz w:val="20"/>
        </w:rPr>
        <w:t>12</w:t>
      </w:r>
      <w:r w:rsidR="00AE211A">
        <w:rPr>
          <w:rFonts w:ascii="Arial" w:hAnsi="Arial" w:cs="Arial"/>
          <w:b/>
          <w:bCs/>
          <w:sz w:val="20"/>
        </w:rPr>
        <w:t>-</w:t>
      </w:r>
      <w:r w:rsidR="002031D7">
        <w:rPr>
          <w:rFonts w:ascii="Arial" w:hAnsi="Arial" w:cs="Arial"/>
          <w:b/>
          <w:bCs/>
          <w:sz w:val="20"/>
        </w:rPr>
        <w:t>1</w:t>
      </w:r>
      <w:bookmarkStart w:id="0" w:name="_GoBack"/>
      <w:bookmarkEnd w:id="0"/>
      <w:r w:rsidRPr="00FA2F58">
        <w:rPr>
          <w:rFonts w:ascii="Arial" w:hAnsi="Arial" w:cs="Arial"/>
          <w:b/>
          <w:bCs/>
          <w:sz w:val="20"/>
        </w:rPr>
        <w:tab/>
      </w:r>
      <w:r w:rsidRPr="00FA2F58">
        <w:rPr>
          <w:rFonts w:ascii="Arial" w:hAnsi="Arial" w:cs="Arial"/>
          <w:b/>
          <w:bCs/>
          <w:sz w:val="20"/>
        </w:rPr>
        <w:tab/>
      </w:r>
      <w:r w:rsidRPr="00FA2F58">
        <w:rPr>
          <w:rFonts w:ascii="Arial" w:hAnsi="Arial" w:cs="Arial"/>
          <w:b/>
          <w:bCs/>
          <w:sz w:val="20"/>
        </w:rPr>
        <w:tab/>
      </w:r>
    </w:p>
    <w:p w14:paraId="60DC3150" w14:textId="20B908F9" w:rsidR="005710E9" w:rsidRPr="00D92A3E" w:rsidRDefault="005710E9" w:rsidP="00FC48B0">
      <w:pPr>
        <w:pStyle w:val="Geenafstand"/>
        <w:keepLines/>
        <w:suppressAutoHyphens/>
        <w:spacing w:line="276" w:lineRule="auto"/>
        <w:ind w:left="2124" w:hanging="2124"/>
        <w:rPr>
          <w:rFonts w:ascii="Arial" w:hAnsi="Arial" w:cs="Arial"/>
          <w:bCs/>
          <w:sz w:val="20"/>
        </w:rPr>
      </w:pPr>
      <w:r w:rsidRPr="00D92A3E">
        <w:rPr>
          <w:rFonts w:ascii="Arial" w:hAnsi="Arial" w:cs="Arial"/>
          <w:b/>
          <w:bCs/>
          <w:sz w:val="20"/>
        </w:rPr>
        <w:t>Projecttitel:</w:t>
      </w:r>
      <w:r w:rsidRPr="00D92A3E">
        <w:rPr>
          <w:rFonts w:ascii="Arial" w:hAnsi="Arial" w:cs="Arial"/>
          <w:b/>
          <w:bCs/>
          <w:sz w:val="20"/>
        </w:rPr>
        <w:tab/>
      </w:r>
      <w:r w:rsidR="002031D7">
        <w:rPr>
          <w:rFonts w:ascii="Arial" w:hAnsi="Arial" w:cs="Arial"/>
          <w:b/>
          <w:bCs/>
          <w:sz w:val="20"/>
        </w:rPr>
        <w:t>title</w:t>
      </w:r>
    </w:p>
    <w:p w14:paraId="7A5CB881" w14:textId="77777777" w:rsidR="005710E9" w:rsidRPr="00D92A3E" w:rsidRDefault="00955CAF" w:rsidP="00A74DEF">
      <w:pPr>
        <w:pStyle w:val="Geenafstand"/>
        <w:keepNext/>
        <w:keepLines/>
        <w:suppressAutoHyphens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8ECF77" wp14:editId="6ABA0176">
                <wp:simplePos x="0" y="0"/>
                <wp:positionH relativeFrom="column">
                  <wp:posOffset>-4650105</wp:posOffset>
                </wp:positionH>
                <wp:positionV relativeFrom="paragraph">
                  <wp:posOffset>-770890</wp:posOffset>
                </wp:positionV>
                <wp:extent cx="2286000" cy="571500"/>
                <wp:effectExtent l="0" t="0" r="0" b="0"/>
                <wp:wrapNone/>
                <wp:docPr id="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20176EA" w14:textId="77777777" w:rsidR="005710E9" w:rsidRDefault="005710E9" w:rsidP="0097453F">
                            <w:pPr>
                              <w:jc w:val="right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VERTROUWELIJK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ECF7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-366.15pt;margin-top:-60.7pt;width:180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" stroked="f">
                <v:fill opacity="0"/>
                <v:textbox>
                  <w:txbxContent>
                    <w:p w14:paraId="320176EA" w14:textId="77777777" w:rsidR="005710E9" w:rsidRDefault="005710E9" w:rsidP="0097453F">
                      <w:pPr>
                        <w:jc w:val="right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VERTROUWELIJK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6"/>
      </w:tblGrid>
      <w:tr w:rsidR="005710E9" w:rsidRPr="00074627" w14:paraId="106AEEBF" w14:textId="77777777" w:rsidTr="005344F2">
        <w:tc>
          <w:tcPr>
            <w:tcW w:w="10486" w:type="dxa"/>
            <w:shd w:val="clear" w:color="auto" w:fill="99FFCC"/>
          </w:tcPr>
          <w:p w14:paraId="521F2306" w14:textId="77777777" w:rsidR="005710E9" w:rsidRPr="005344F2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/>
                <w:bCs/>
                <w:sz w:val="20"/>
                <w:lang w:val="nl"/>
              </w:rPr>
            </w:pPr>
            <w:r w:rsidRPr="005344F2">
              <w:rPr>
                <w:rFonts w:ascii="Arial" w:hAnsi="Arial" w:cs="Arial"/>
                <w:b/>
                <w:bCs/>
                <w:sz w:val="20"/>
              </w:rPr>
              <w:t>D</w:t>
            </w:r>
            <w:r w:rsidRPr="005344F2">
              <w:rPr>
                <w:rFonts w:ascii="Arial" w:hAnsi="Arial" w:cs="Arial"/>
                <w:b/>
                <w:bCs/>
                <w:sz w:val="20"/>
                <w:lang w:val="nl"/>
              </w:rPr>
              <w:t>eel A: Relevantie van het onder</w:t>
            </w:r>
            <w:r>
              <w:rPr>
                <w:rFonts w:ascii="Arial" w:hAnsi="Arial" w:cs="Arial"/>
                <w:b/>
                <w:bCs/>
                <w:sz w:val="20"/>
                <w:lang w:val="nl"/>
              </w:rPr>
              <w:t>zoek voor de (toekomstige) patië</w:t>
            </w:r>
            <w:r w:rsidRPr="005344F2">
              <w:rPr>
                <w:rFonts w:ascii="Arial" w:hAnsi="Arial" w:cs="Arial"/>
                <w:b/>
                <w:bCs/>
                <w:sz w:val="20"/>
                <w:lang w:val="nl"/>
              </w:rPr>
              <w:t>nt</w:t>
            </w:r>
          </w:p>
          <w:p w14:paraId="0F8F8841" w14:textId="570185D5" w:rsidR="005710E9" w:rsidRPr="005344F2" w:rsidRDefault="005710E9" w:rsidP="0086246B">
            <w:pPr>
              <w:pStyle w:val="Geenafstand"/>
              <w:suppressAutoHyphens/>
              <w:spacing w:line="276" w:lineRule="auto"/>
              <w:rPr>
                <w:rFonts w:ascii="Arial" w:hAnsi="Arial" w:cs="Arial"/>
                <w:bCs/>
                <w:i/>
                <w:sz w:val="20"/>
                <w:lang w:val="nl"/>
              </w:rPr>
            </w:pPr>
            <w:r w:rsidRPr="005344F2"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Beantwoord de vragen </w:t>
            </w:r>
            <w:r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1 t/m </w:t>
            </w:r>
            <w:r w:rsidR="0086246B">
              <w:rPr>
                <w:rFonts w:ascii="Arial" w:hAnsi="Arial" w:cs="Arial"/>
                <w:bCs/>
                <w:i/>
                <w:sz w:val="20"/>
                <w:lang w:val="nl"/>
              </w:rPr>
              <w:t>3</w:t>
            </w:r>
            <w:r w:rsidR="0086246B" w:rsidRPr="005344F2"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 </w:t>
            </w:r>
            <w:r w:rsidRPr="005344F2"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en sluit onderdeel A af met een </w:t>
            </w:r>
            <w:r w:rsidR="00955CAF">
              <w:rPr>
                <w:rFonts w:ascii="Arial" w:hAnsi="Arial" w:cs="Arial"/>
                <w:bCs/>
                <w:i/>
                <w:sz w:val="20"/>
                <w:lang w:val="nl"/>
              </w:rPr>
              <w:t>beoordeling op de vijfpuntsschaal: ‘onvoldoende’, ‘matig’, ‘voldoende’, ‘goed’ of ‘zeer goed’</w:t>
            </w:r>
          </w:p>
        </w:tc>
      </w:tr>
      <w:tr w:rsidR="005710E9" w14:paraId="3C13A546" w14:textId="77777777" w:rsidTr="005344F2">
        <w:trPr>
          <w:cantSplit/>
        </w:trPr>
        <w:tc>
          <w:tcPr>
            <w:tcW w:w="10486" w:type="dxa"/>
            <w:shd w:val="clear" w:color="auto" w:fill="99CCFF"/>
          </w:tcPr>
          <w:p w14:paraId="7155D3A6" w14:textId="77777777" w:rsidR="005710E9" w:rsidRPr="005344F2" w:rsidRDefault="005710E9" w:rsidP="00B56172">
            <w:pPr>
              <w:pStyle w:val="Geenafstand"/>
              <w:numPr>
                <w:ilvl w:val="0"/>
                <w:numId w:val="33"/>
              </w:numPr>
              <w:suppressAutoHyphens/>
              <w:spacing w:line="276" w:lineRule="auto"/>
              <w:rPr>
                <w:rFonts w:ascii="Arial" w:hAnsi="Arial" w:cs="Arial"/>
                <w:b/>
                <w:i/>
                <w:sz w:val="20"/>
              </w:rPr>
            </w:pPr>
            <w:r w:rsidRPr="005344F2">
              <w:rPr>
                <w:rFonts w:ascii="Arial" w:hAnsi="Arial" w:cs="Arial"/>
                <w:b/>
                <w:sz w:val="20"/>
              </w:rPr>
              <w:t>Is het onderzoek relevant vanuit het perspectief van de hele patiëntengroep?</w:t>
            </w:r>
          </w:p>
          <w:p w14:paraId="04A58557" w14:textId="77777777" w:rsidR="005710E9" w:rsidRPr="005344F2" w:rsidRDefault="005710E9" w:rsidP="00A56C0A">
            <w:pPr>
              <w:pStyle w:val="Default"/>
              <w:widowControl w:val="0"/>
              <w:spacing w:line="260" w:lineRule="atLeast"/>
              <w:rPr>
                <w:rFonts w:ascii="Arial" w:eastAsia="Times New Roman" w:hAnsi="Arial" w:cs="Arial"/>
                <w:sz w:val="20"/>
                <w:szCs w:val="20"/>
                <w:u w:val="single"/>
                <w:lang w:eastAsia="nl-NL"/>
              </w:rPr>
            </w:pPr>
            <w:r w:rsidRPr="005344F2">
              <w:rPr>
                <w:rFonts w:ascii="Arial" w:eastAsia="Times New Roman" w:hAnsi="Arial" w:cs="Arial"/>
                <w:sz w:val="20"/>
                <w:szCs w:val="20"/>
                <w:u w:val="single"/>
                <w:lang w:eastAsia="nl-NL"/>
              </w:rPr>
              <w:t xml:space="preserve">Denk aan: </w:t>
            </w:r>
          </w:p>
          <w:p w14:paraId="5CF8FBCC" w14:textId="77777777" w:rsidR="004C2580" w:rsidRPr="005344F2" w:rsidRDefault="000F63C3" w:rsidP="004C2580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d</w:t>
            </w:r>
            <w:r w:rsidR="004C2580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 vervulling van behoeften van patiënten</w:t>
            </w:r>
            <w:r w:rsidR="004C2580" w:rsidRPr="005344F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;</w:t>
            </w:r>
          </w:p>
          <w:p w14:paraId="56E0ACDB" w14:textId="77777777" w:rsidR="004C2580" w:rsidRPr="005344F2" w:rsidRDefault="000F63C3" w:rsidP="004C2580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</w:t>
            </w:r>
            <w:r w:rsidR="004C2580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erbetering van de </w:t>
            </w:r>
            <w:r w:rsidR="004C2580" w:rsidRPr="005344F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gezondheid</w:t>
            </w:r>
            <w:r w:rsidR="004C2580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van patiënten</w:t>
            </w:r>
            <w:r w:rsidR="004C2580" w:rsidRPr="005344F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;</w:t>
            </w:r>
          </w:p>
          <w:p w14:paraId="04542F0B" w14:textId="77777777" w:rsidR="004C2580" w:rsidRPr="005344F2" w:rsidRDefault="000F63C3" w:rsidP="004C2580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</w:t>
            </w:r>
            <w:r w:rsidR="004C2580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erbetering van de kwaliteit van leven van patiënten</w:t>
            </w:r>
            <w:r w:rsidR="004C2580" w:rsidRPr="005344F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;</w:t>
            </w:r>
          </w:p>
          <w:p w14:paraId="2C9D7889" w14:textId="77777777" w:rsidR="004C2580" w:rsidRPr="00D61709" w:rsidRDefault="000F63C3" w:rsidP="004C2580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eastAsia="Times New Roman" w:hAnsi="Arial" w:cs="Arial"/>
                <w:color w:val="auto"/>
                <w:sz w:val="20"/>
                <w:szCs w:val="20"/>
                <w:lang w:eastAsia="nl-NL"/>
              </w:rPr>
            </w:pPr>
            <w:r w:rsidRPr="00D61709">
              <w:rPr>
                <w:rFonts w:ascii="Arial" w:eastAsia="Times New Roman" w:hAnsi="Arial" w:cs="Arial"/>
                <w:color w:val="auto"/>
                <w:sz w:val="20"/>
                <w:szCs w:val="20"/>
                <w:lang w:eastAsia="nl-NL"/>
              </w:rPr>
              <w:t>v</w:t>
            </w:r>
            <w:r w:rsidR="004C2580" w:rsidRPr="00D61709">
              <w:rPr>
                <w:rFonts w:ascii="Arial" w:eastAsia="Times New Roman" w:hAnsi="Arial" w:cs="Arial"/>
                <w:color w:val="auto"/>
                <w:sz w:val="20"/>
                <w:szCs w:val="20"/>
                <w:lang w:eastAsia="nl-NL"/>
              </w:rPr>
              <w:t>erbetering van de maatschappelijke participatie en zelfredzaamheid van patiënten;</w:t>
            </w:r>
          </w:p>
          <w:p w14:paraId="3025FACF" w14:textId="77777777" w:rsidR="005710E9" w:rsidRPr="00D61709" w:rsidRDefault="000F63C3" w:rsidP="00D61709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eastAsia="Times New Roman" w:hAnsi="Arial" w:cs="Arial"/>
                <w:color w:val="FF0000"/>
                <w:sz w:val="20"/>
                <w:szCs w:val="20"/>
                <w:lang w:eastAsia="nl-NL"/>
              </w:rPr>
            </w:pPr>
            <w:r w:rsidRPr="00D61709">
              <w:rPr>
                <w:rFonts w:ascii="Arial" w:eastAsia="Times New Roman" w:hAnsi="Arial" w:cs="Arial"/>
                <w:color w:val="auto"/>
                <w:sz w:val="20"/>
                <w:szCs w:val="20"/>
                <w:lang w:eastAsia="nl-NL"/>
              </w:rPr>
              <w:t>v</w:t>
            </w:r>
            <w:r w:rsidR="004C2580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erbetering van de zorg in het algemeen</w:t>
            </w:r>
            <w:r w:rsidR="001A01FF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.</w:t>
            </w:r>
          </w:p>
        </w:tc>
      </w:tr>
      <w:tr w:rsidR="005710E9" w14:paraId="7192BC4C" w14:textId="77777777" w:rsidTr="005344F2">
        <w:trPr>
          <w:cantSplit/>
          <w:trHeight w:val="292"/>
        </w:trPr>
        <w:tc>
          <w:tcPr>
            <w:tcW w:w="10486" w:type="dxa"/>
          </w:tcPr>
          <w:p w14:paraId="58B8529C" w14:textId="77777777" w:rsidR="005710E9" w:rsidRPr="005344F2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  <w:r w:rsidRPr="005344F2">
              <w:rPr>
                <w:rFonts w:ascii="Arial" w:hAnsi="Arial" w:cs="Arial"/>
                <w:bCs/>
                <w:i/>
                <w:sz w:val="20"/>
                <w:lang w:val="nl"/>
              </w:rPr>
              <w:t>Ja/Nee, met toelichting:</w:t>
            </w:r>
          </w:p>
          <w:p w14:paraId="3245FEE4" w14:textId="77777777" w:rsidR="005710E9" w:rsidRPr="00D61709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425050F6" w14:textId="77777777" w:rsidR="005710E9" w:rsidRPr="00D61709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1E3EC8EF" w14:textId="77777777" w:rsidR="005710E9" w:rsidRPr="00D61709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69AF2AF3" w14:textId="77777777" w:rsidR="005710E9" w:rsidRPr="00D61709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000F99FA" w14:textId="77777777" w:rsidR="005710E9" w:rsidRPr="005344F2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</w:p>
        </w:tc>
      </w:tr>
    </w:tbl>
    <w:p w14:paraId="254E9D75" w14:textId="77777777" w:rsidR="005710E9" w:rsidRDefault="005710E9" w:rsidP="00A74DEF">
      <w:pPr>
        <w:keepNext/>
        <w:keepLines/>
        <w:suppressAutoHyphens/>
        <w:rPr>
          <w:rFonts w:ascii="Arial" w:hAnsi="Arial" w:cs="Arial"/>
          <w:sz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D61709" w:rsidRPr="00EA3AE9" w14:paraId="412EEADC" w14:textId="77777777" w:rsidTr="00EC6C85">
        <w:trPr>
          <w:cantSplit/>
          <w:trHeight w:val="1359"/>
        </w:trPr>
        <w:tc>
          <w:tcPr>
            <w:tcW w:w="10343" w:type="dxa"/>
            <w:shd w:val="clear" w:color="auto" w:fill="99CCFF"/>
          </w:tcPr>
          <w:p w14:paraId="53FB5DB5" w14:textId="2CFFA7BA" w:rsidR="00D61709" w:rsidRPr="005344F2" w:rsidRDefault="00D61709" w:rsidP="00B56172">
            <w:pPr>
              <w:pStyle w:val="Geenafstand"/>
              <w:keepNext/>
              <w:numPr>
                <w:ilvl w:val="0"/>
                <w:numId w:val="33"/>
              </w:numPr>
              <w:suppressAutoHyphens/>
              <w:spacing w:line="26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Zijn in het onderzoek uitkomstmaten geformuleerd die van belang zijn voor de patiënt? </w:t>
            </w:r>
          </w:p>
          <w:p w14:paraId="6D46B82D" w14:textId="77777777" w:rsidR="00D61709" w:rsidRDefault="00D61709" w:rsidP="00AA64E3">
            <w:pPr>
              <w:pStyle w:val="Geenafstand"/>
              <w:keepNext/>
              <w:suppressAutoHyphens/>
              <w:rPr>
                <w:rFonts w:ascii="Arial" w:hAnsi="Arial" w:cs="Arial"/>
                <w:sz w:val="20"/>
                <w:u w:val="single"/>
              </w:rPr>
            </w:pPr>
            <w:r w:rsidRPr="007C7EA7">
              <w:rPr>
                <w:rFonts w:ascii="Arial" w:hAnsi="Arial" w:cs="Arial"/>
                <w:sz w:val="20"/>
                <w:u w:val="single"/>
              </w:rPr>
              <w:t>Denk aan:</w:t>
            </w:r>
          </w:p>
          <w:p w14:paraId="4D1484DE" w14:textId="77777777" w:rsidR="00D61709" w:rsidRPr="005344F2" w:rsidRDefault="00D61709" w:rsidP="00AA64E3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verbetering van de </w:t>
            </w:r>
            <w:r w:rsidRPr="005344F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gezondheid</w:t>
            </w: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van patiënten</w:t>
            </w:r>
            <w:r w:rsidRPr="005344F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;</w:t>
            </w:r>
          </w:p>
          <w:p w14:paraId="273A0F7E" w14:textId="77777777" w:rsidR="00D61709" w:rsidRPr="005344F2" w:rsidRDefault="00D61709" w:rsidP="00AA64E3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verbetering van de kwaliteit van leven van patiënten</w:t>
            </w:r>
            <w:r w:rsidRPr="005344F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;</w:t>
            </w:r>
          </w:p>
          <w:p w14:paraId="0DDBB802" w14:textId="41CDB004" w:rsidR="00D61709" w:rsidRPr="006C67F9" w:rsidRDefault="00D61709" w:rsidP="006C67F9">
            <w:pPr>
              <w:pStyle w:val="Default"/>
              <w:keepNext/>
              <w:widowControl w:val="0"/>
              <w:numPr>
                <w:ilvl w:val="0"/>
                <w:numId w:val="20"/>
              </w:numPr>
              <w:suppressAutoHyphens/>
              <w:spacing w:line="260" w:lineRule="atLeast"/>
              <w:ind w:left="584" w:hanging="357"/>
              <w:rPr>
                <w:rFonts w:ascii="Arial" w:hAnsi="Arial" w:cs="Arial"/>
                <w:sz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verbetering van de zelfstandigheid van patiënten.</w:t>
            </w:r>
          </w:p>
        </w:tc>
      </w:tr>
      <w:tr w:rsidR="00D61709" w:rsidRPr="00EA3AE9" w14:paraId="17BF2787" w14:textId="77777777" w:rsidTr="00EC6C85">
        <w:trPr>
          <w:cantSplit/>
          <w:trHeight w:val="1104"/>
        </w:trPr>
        <w:tc>
          <w:tcPr>
            <w:tcW w:w="10343" w:type="dxa"/>
          </w:tcPr>
          <w:p w14:paraId="3FF4D45C" w14:textId="77777777" w:rsidR="00D61709" w:rsidRPr="005344F2" w:rsidRDefault="00D61709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  <w:r w:rsidRPr="005344F2">
              <w:rPr>
                <w:rFonts w:ascii="Arial" w:hAnsi="Arial" w:cs="Arial"/>
                <w:bCs/>
                <w:i/>
                <w:sz w:val="20"/>
                <w:lang w:val="nl"/>
              </w:rPr>
              <w:t>Ja/Nee, met toelichting:</w:t>
            </w:r>
          </w:p>
          <w:p w14:paraId="2E83B07A" w14:textId="77777777" w:rsidR="00D61709" w:rsidRPr="00D61709" w:rsidRDefault="00D61709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0D16171C" w14:textId="77777777" w:rsidR="00D61709" w:rsidRPr="00D61709" w:rsidRDefault="00D61709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23813808" w14:textId="77777777" w:rsidR="00D61709" w:rsidRPr="00D61709" w:rsidRDefault="00D61709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2F4F60DA" w14:textId="77777777" w:rsidR="00D61709" w:rsidRPr="00D61709" w:rsidRDefault="00D61709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13434BC9" w14:textId="77777777" w:rsidR="00D61709" w:rsidRPr="005344F2" w:rsidRDefault="00D61709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</w:p>
        </w:tc>
      </w:tr>
    </w:tbl>
    <w:p w14:paraId="1B5C20CA" w14:textId="77777777" w:rsidR="00D61709" w:rsidRPr="00EA3AE9" w:rsidRDefault="00D61709" w:rsidP="00A74DEF">
      <w:pPr>
        <w:keepNext/>
        <w:keepLines/>
        <w:suppressAutoHyphens/>
        <w:rPr>
          <w:rFonts w:ascii="Arial" w:hAnsi="Arial" w:cs="Arial"/>
          <w:sz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5710E9" w:rsidRPr="00EA3AE9" w14:paraId="7C358558" w14:textId="77777777" w:rsidTr="00EC6C85">
        <w:trPr>
          <w:cantSplit/>
          <w:trHeight w:val="1863"/>
        </w:trPr>
        <w:tc>
          <w:tcPr>
            <w:tcW w:w="10343" w:type="dxa"/>
            <w:shd w:val="clear" w:color="auto" w:fill="99CCFF"/>
          </w:tcPr>
          <w:p w14:paraId="3862A872" w14:textId="5A5D7915" w:rsidR="005710E9" w:rsidRPr="005344F2" w:rsidRDefault="005710E9" w:rsidP="00B56172">
            <w:pPr>
              <w:pStyle w:val="Geenafstand"/>
              <w:numPr>
                <w:ilvl w:val="0"/>
                <w:numId w:val="33"/>
              </w:numPr>
              <w:suppressAutoHyphens/>
              <w:spacing w:line="260" w:lineRule="atLeast"/>
              <w:rPr>
                <w:rFonts w:ascii="Arial" w:hAnsi="Arial" w:cs="Arial"/>
                <w:b/>
                <w:sz w:val="20"/>
              </w:rPr>
            </w:pPr>
            <w:r w:rsidRPr="005344F2">
              <w:rPr>
                <w:rFonts w:ascii="Arial" w:hAnsi="Arial" w:cs="Arial"/>
                <w:b/>
                <w:sz w:val="20"/>
              </w:rPr>
              <w:t>Is het plan van aanpak haalbaar vanuit het perspectief van de patiënt?</w:t>
            </w:r>
          </w:p>
          <w:p w14:paraId="3BE4E6B2" w14:textId="77777777" w:rsidR="005710E9" w:rsidRDefault="005710E9" w:rsidP="001A01FF">
            <w:pPr>
              <w:pStyle w:val="Geenafstand"/>
              <w:suppressAutoHyphens/>
              <w:rPr>
                <w:rFonts w:ascii="Arial" w:hAnsi="Arial" w:cs="Arial"/>
                <w:sz w:val="20"/>
              </w:rPr>
            </w:pPr>
            <w:r w:rsidRPr="005344F2">
              <w:rPr>
                <w:rFonts w:ascii="Arial" w:hAnsi="Arial" w:cs="Arial"/>
                <w:sz w:val="20"/>
                <w:u w:val="single"/>
              </w:rPr>
              <w:t>Denk aan:</w:t>
            </w:r>
            <w:r w:rsidRPr="005344F2">
              <w:rPr>
                <w:rFonts w:ascii="Arial" w:hAnsi="Arial" w:cs="Arial"/>
                <w:sz w:val="20"/>
              </w:rPr>
              <w:t xml:space="preserve"> </w:t>
            </w:r>
          </w:p>
          <w:p w14:paraId="577306DD" w14:textId="77777777" w:rsidR="001A01FF" w:rsidRDefault="001A01FF" w:rsidP="001A01FF">
            <w:pPr>
              <w:pStyle w:val="Geenafstand"/>
              <w:numPr>
                <w:ilvl w:val="0"/>
                <w:numId w:val="21"/>
              </w:numPr>
              <w:suppressAutoHyphens/>
              <w:ind w:left="714" w:hanging="35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 belasting voor patiënten</w:t>
            </w:r>
            <w:r w:rsidRPr="005344F2">
              <w:rPr>
                <w:rFonts w:ascii="Arial" w:hAnsi="Arial" w:cs="Arial"/>
                <w:sz w:val="20"/>
              </w:rPr>
              <w:t xml:space="preserve">; </w:t>
            </w:r>
          </w:p>
          <w:p w14:paraId="72DB4212" w14:textId="77777777" w:rsidR="005710E9" w:rsidRPr="005344F2" w:rsidRDefault="005710E9" w:rsidP="00A56C0A">
            <w:pPr>
              <w:pStyle w:val="Geenafstand"/>
              <w:numPr>
                <w:ilvl w:val="0"/>
                <w:numId w:val="21"/>
              </w:numPr>
              <w:suppressAutoHyphens/>
              <w:ind w:left="714" w:hanging="357"/>
              <w:rPr>
                <w:rFonts w:ascii="Arial" w:hAnsi="Arial" w:cs="Arial"/>
                <w:sz w:val="20"/>
              </w:rPr>
            </w:pPr>
            <w:r w:rsidRPr="005344F2">
              <w:rPr>
                <w:rFonts w:ascii="Arial" w:hAnsi="Arial" w:cs="Arial"/>
                <w:sz w:val="20"/>
              </w:rPr>
              <w:t xml:space="preserve">het ondergaan van de behandeling/diagnostiek; </w:t>
            </w:r>
          </w:p>
          <w:p w14:paraId="60829B0E" w14:textId="77777777" w:rsidR="005710E9" w:rsidRPr="005344F2" w:rsidRDefault="005710E9" w:rsidP="00A56C0A">
            <w:pPr>
              <w:pStyle w:val="Geenafstand"/>
              <w:numPr>
                <w:ilvl w:val="0"/>
                <w:numId w:val="21"/>
              </w:numPr>
              <w:suppressAutoHyphens/>
              <w:ind w:left="714" w:hanging="357"/>
              <w:rPr>
                <w:rFonts w:ascii="Arial" w:hAnsi="Arial" w:cs="Arial"/>
                <w:sz w:val="20"/>
              </w:rPr>
            </w:pPr>
            <w:r w:rsidRPr="005344F2">
              <w:rPr>
                <w:rFonts w:ascii="Arial" w:hAnsi="Arial" w:cs="Arial"/>
                <w:sz w:val="20"/>
              </w:rPr>
              <w:t>vragenlijsten invullen;</w:t>
            </w:r>
          </w:p>
          <w:p w14:paraId="06BE5598" w14:textId="77777777" w:rsidR="0079283B" w:rsidRDefault="005710E9" w:rsidP="00D61709">
            <w:pPr>
              <w:pStyle w:val="Geenafstand"/>
              <w:numPr>
                <w:ilvl w:val="0"/>
                <w:numId w:val="21"/>
              </w:numPr>
              <w:suppressAutoHyphens/>
              <w:spacing w:line="26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5344F2">
              <w:rPr>
                <w:rFonts w:ascii="Arial" w:hAnsi="Arial" w:cs="Arial"/>
                <w:sz w:val="20"/>
              </w:rPr>
              <w:t xml:space="preserve">duur van </w:t>
            </w:r>
            <w:r w:rsidR="006C67F9">
              <w:rPr>
                <w:rFonts w:ascii="Arial" w:hAnsi="Arial" w:cs="Arial"/>
                <w:sz w:val="20"/>
              </w:rPr>
              <w:t xml:space="preserve">het </w:t>
            </w:r>
            <w:r w:rsidRPr="005344F2">
              <w:rPr>
                <w:rFonts w:ascii="Arial" w:hAnsi="Arial" w:cs="Arial"/>
                <w:sz w:val="20"/>
              </w:rPr>
              <w:t>onderzoek.</w:t>
            </w:r>
          </w:p>
          <w:p w14:paraId="04D1B5BB" w14:textId="75DFDE44" w:rsidR="005710E9" w:rsidRPr="00D61709" w:rsidRDefault="001A01FF" w:rsidP="0079283B">
            <w:pPr>
              <w:pStyle w:val="Geenafstand"/>
              <w:numPr>
                <w:ilvl w:val="0"/>
                <w:numId w:val="21"/>
              </w:numPr>
              <w:suppressAutoHyphens/>
              <w:spacing w:line="260" w:lineRule="atLeast"/>
              <w:ind w:left="714" w:hanging="357"/>
              <w:rPr>
                <w:rFonts w:ascii="Arial" w:hAnsi="Arial" w:cs="Arial"/>
                <w:sz w:val="20"/>
              </w:rPr>
            </w:pPr>
            <w:r w:rsidRPr="00D61709">
              <w:rPr>
                <w:rFonts w:ascii="Arial" w:hAnsi="Arial" w:cs="Arial"/>
                <w:sz w:val="20"/>
              </w:rPr>
              <w:t>mogelijke bezwaren van patiënten tegen deelname (bv. vanwege een voorkeur voor een bepaalde behandeling).</w:t>
            </w:r>
          </w:p>
        </w:tc>
      </w:tr>
      <w:tr w:rsidR="005710E9" w:rsidRPr="00EA3AE9" w14:paraId="5F8A3DCA" w14:textId="77777777" w:rsidTr="00EC6C85">
        <w:trPr>
          <w:cantSplit/>
          <w:trHeight w:val="1155"/>
        </w:trPr>
        <w:tc>
          <w:tcPr>
            <w:tcW w:w="10343" w:type="dxa"/>
          </w:tcPr>
          <w:p w14:paraId="2C498CF0" w14:textId="77777777" w:rsidR="005710E9" w:rsidRPr="005344F2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  <w:r w:rsidRPr="005344F2">
              <w:rPr>
                <w:rFonts w:ascii="Arial" w:hAnsi="Arial" w:cs="Arial"/>
                <w:bCs/>
                <w:i/>
                <w:sz w:val="20"/>
                <w:lang w:val="nl"/>
              </w:rPr>
              <w:t>Ja/Nee, met toelichting:</w:t>
            </w:r>
          </w:p>
          <w:p w14:paraId="1CB0925B" w14:textId="77777777" w:rsidR="005710E9" w:rsidRPr="00D61709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3CEB6541" w14:textId="77777777" w:rsidR="005710E9" w:rsidRPr="00D61709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47738C8D" w14:textId="77777777" w:rsidR="005710E9" w:rsidRPr="00D61709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4E4EC3DD" w14:textId="77777777" w:rsidR="005710E9" w:rsidRPr="0086246B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36E3E30D" w14:textId="34EEF58C" w:rsidR="0086246B" w:rsidRPr="005344F2" w:rsidRDefault="0086246B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</w:p>
        </w:tc>
      </w:tr>
    </w:tbl>
    <w:p w14:paraId="54E50228" w14:textId="77777777" w:rsidR="005710E9" w:rsidRDefault="005710E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6"/>
      </w:tblGrid>
      <w:tr w:rsidR="005710E9" w14:paraId="7602DC78" w14:textId="77777777" w:rsidTr="0086246B">
        <w:tc>
          <w:tcPr>
            <w:tcW w:w="10336" w:type="dxa"/>
            <w:shd w:val="clear" w:color="auto" w:fill="99FFCC"/>
          </w:tcPr>
          <w:p w14:paraId="1EBFA154" w14:textId="77777777" w:rsidR="005710E9" w:rsidRPr="005344F2" w:rsidRDefault="005710E9" w:rsidP="00A56C0A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/>
                <w:bCs/>
                <w:sz w:val="20"/>
                <w:lang w:val="nl"/>
              </w:rPr>
            </w:pPr>
            <w:r w:rsidRPr="005344F2">
              <w:rPr>
                <w:rFonts w:ascii="Arial" w:hAnsi="Arial" w:cs="Arial"/>
                <w:b/>
                <w:bCs/>
                <w:sz w:val="20"/>
                <w:lang w:val="nl"/>
              </w:rPr>
              <w:t>Score deel A: Relevantie van het onderzoek vo</w:t>
            </w:r>
            <w:r>
              <w:rPr>
                <w:rFonts w:ascii="Arial" w:hAnsi="Arial" w:cs="Arial"/>
                <w:b/>
                <w:bCs/>
                <w:sz w:val="20"/>
                <w:lang w:val="nl"/>
              </w:rPr>
              <w:t>or de (toekomstige) patië</w:t>
            </w:r>
            <w:r w:rsidRPr="005344F2">
              <w:rPr>
                <w:rFonts w:ascii="Arial" w:hAnsi="Arial" w:cs="Arial"/>
                <w:b/>
                <w:bCs/>
                <w:sz w:val="20"/>
                <w:lang w:val="nl"/>
              </w:rPr>
              <w:t>nt</w:t>
            </w:r>
          </w:p>
          <w:p w14:paraId="389CE4D0" w14:textId="6B77C42F" w:rsidR="005710E9" w:rsidRPr="005344F2" w:rsidRDefault="005710E9" w:rsidP="006C67F9">
            <w:pPr>
              <w:pStyle w:val="Geenafstand"/>
              <w:numPr>
                <w:ilvl w:val="0"/>
                <w:numId w:val="27"/>
              </w:numPr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  <w:r w:rsidRPr="005344F2">
              <w:rPr>
                <w:rFonts w:ascii="Arial" w:hAnsi="Arial" w:cs="Arial"/>
                <w:bCs/>
                <w:sz w:val="20"/>
                <w:lang w:val="nl"/>
              </w:rPr>
              <w:t>Welk</w:t>
            </w:r>
            <w:r w:rsidR="001A01FF">
              <w:rPr>
                <w:rFonts w:ascii="Arial" w:hAnsi="Arial" w:cs="Arial"/>
                <w:bCs/>
                <w:sz w:val="20"/>
                <w:lang w:val="nl"/>
              </w:rPr>
              <w:t xml:space="preserve">e </w:t>
            </w:r>
            <w:r w:rsidR="006C67F9">
              <w:rPr>
                <w:rFonts w:ascii="Arial" w:hAnsi="Arial" w:cs="Arial"/>
                <w:bCs/>
                <w:sz w:val="20"/>
                <w:lang w:val="nl"/>
              </w:rPr>
              <w:t xml:space="preserve">beoordeling </w:t>
            </w:r>
            <w:r w:rsidR="006C67F9" w:rsidRPr="005344F2">
              <w:rPr>
                <w:rFonts w:ascii="Arial" w:hAnsi="Arial" w:cs="Arial"/>
                <w:bCs/>
                <w:sz w:val="20"/>
                <w:lang w:val="nl"/>
              </w:rPr>
              <w:t xml:space="preserve">geeft </w:t>
            </w:r>
            <w:r w:rsidRPr="005344F2">
              <w:rPr>
                <w:rFonts w:ascii="Arial" w:hAnsi="Arial" w:cs="Arial"/>
                <w:bCs/>
                <w:sz w:val="20"/>
                <w:lang w:val="nl"/>
              </w:rPr>
              <w:t xml:space="preserve">u de relevantie van het onderzoek op basis van uw antwoorden bij vraag 1 </w:t>
            </w:r>
            <w:r>
              <w:rPr>
                <w:rFonts w:ascii="Arial" w:hAnsi="Arial" w:cs="Arial"/>
                <w:bCs/>
                <w:sz w:val="20"/>
                <w:lang w:val="nl"/>
              </w:rPr>
              <w:t>t/m 4</w:t>
            </w:r>
            <w:r w:rsidRPr="005344F2">
              <w:rPr>
                <w:rFonts w:ascii="Arial" w:hAnsi="Arial" w:cs="Arial"/>
                <w:bCs/>
                <w:sz w:val="20"/>
                <w:lang w:val="nl"/>
              </w:rPr>
              <w:t>?</w:t>
            </w:r>
          </w:p>
        </w:tc>
      </w:tr>
      <w:tr w:rsidR="005710E9" w14:paraId="22C164CA" w14:textId="77777777" w:rsidTr="0086246B">
        <w:tc>
          <w:tcPr>
            <w:tcW w:w="10336" w:type="dxa"/>
          </w:tcPr>
          <w:p w14:paraId="66D0F0C9" w14:textId="77777777" w:rsidR="00955CAF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Onvoldoende </w:t>
            </w:r>
          </w:p>
          <w:p w14:paraId="78B23F55" w14:textId="77777777" w:rsidR="00955CAF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lastRenderedPageBreak/>
              <w:t xml:space="preserve">Matig </w:t>
            </w:r>
          </w:p>
          <w:p w14:paraId="6934AACB" w14:textId="77777777" w:rsidR="00955CAF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>Voldoende</w:t>
            </w:r>
          </w:p>
          <w:p w14:paraId="248924F6" w14:textId="77777777" w:rsidR="00955CAF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>Goed</w:t>
            </w:r>
          </w:p>
          <w:p w14:paraId="3C5BA478" w14:textId="77777777" w:rsidR="005710E9" w:rsidRPr="005344F2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>Zeer goed</w:t>
            </w:r>
          </w:p>
        </w:tc>
      </w:tr>
    </w:tbl>
    <w:p w14:paraId="70446103" w14:textId="77777777" w:rsidR="005710E9" w:rsidRDefault="005710E9"/>
    <w:p w14:paraId="628DBD00" w14:textId="7149534C" w:rsidR="0086246B" w:rsidRDefault="0086246B"/>
    <w:tbl>
      <w:tblPr>
        <w:tblW w:w="10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6"/>
      </w:tblGrid>
      <w:tr w:rsidR="0054121D" w:rsidRPr="00EA3AE9" w14:paraId="224AAAF6" w14:textId="77777777" w:rsidTr="0054121D">
        <w:trPr>
          <w:cantSplit/>
          <w:trHeight w:val="729"/>
        </w:trPr>
        <w:tc>
          <w:tcPr>
            <w:tcW w:w="10336" w:type="dxa"/>
            <w:shd w:val="clear" w:color="auto" w:fill="99FFCC"/>
          </w:tcPr>
          <w:p w14:paraId="650640C9" w14:textId="77777777" w:rsidR="0054121D" w:rsidRPr="005344F2" w:rsidRDefault="0054121D" w:rsidP="0054121D">
            <w:pPr>
              <w:pStyle w:val="Geenafstand"/>
              <w:keepLines/>
              <w:suppressAutoHyphens/>
              <w:spacing w:line="260" w:lineRule="atLeast"/>
              <w:rPr>
                <w:rFonts w:ascii="Arial" w:hAnsi="Arial" w:cs="Arial"/>
                <w:b/>
                <w:bCs/>
                <w:sz w:val="20"/>
                <w:lang w:val="nl"/>
              </w:rPr>
            </w:pPr>
            <w:r w:rsidRPr="005344F2">
              <w:rPr>
                <w:rFonts w:ascii="Arial" w:hAnsi="Arial" w:cs="Arial"/>
                <w:b/>
                <w:bCs/>
                <w:sz w:val="20"/>
              </w:rPr>
              <w:t>D</w:t>
            </w:r>
            <w:r w:rsidRPr="005344F2">
              <w:rPr>
                <w:rFonts w:ascii="Arial" w:hAnsi="Arial" w:cs="Arial"/>
                <w:b/>
                <w:bCs/>
                <w:sz w:val="20"/>
                <w:lang w:val="nl"/>
              </w:rPr>
              <w:t xml:space="preserve">eel B: Betrokkenheid van </w:t>
            </w:r>
            <w:r w:rsidRPr="005344F2">
              <w:rPr>
                <w:rFonts w:ascii="Arial" w:hAnsi="Arial" w:cs="Arial"/>
                <w:b/>
                <w:sz w:val="20"/>
              </w:rPr>
              <w:t>patiënten</w:t>
            </w:r>
            <w:r w:rsidRPr="005344F2">
              <w:rPr>
                <w:rFonts w:ascii="Arial" w:hAnsi="Arial" w:cs="Arial"/>
                <w:b/>
                <w:bCs/>
                <w:sz w:val="20"/>
                <w:lang w:val="nl"/>
              </w:rPr>
              <w:t xml:space="preserve"> bij de opzet en uitvoering van het onderzoek</w:t>
            </w:r>
          </w:p>
          <w:p w14:paraId="5D410431" w14:textId="3BF04C57" w:rsidR="0054121D" w:rsidRPr="005344F2" w:rsidRDefault="0054121D" w:rsidP="0054121D">
            <w:pPr>
              <w:pStyle w:val="Geenafstand"/>
              <w:spacing w:line="260" w:lineRule="atLeast"/>
              <w:rPr>
                <w:rFonts w:ascii="Arial" w:hAnsi="Arial" w:cs="Arial"/>
                <w:b/>
                <w:sz w:val="20"/>
              </w:rPr>
            </w:pPr>
            <w:r w:rsidRPr="005344F2"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Beantwoord vraag </w:t>
            </w:r>
            <w:r>
              <w:rPr>
                <w:rFonts w:ascii="Arial" w:hAnsi="Arial" w:cs="Arial"/>
                <w:bCs/>
                <w:i/>
                <w:sz w:val="20"/>
                <w:lang w:val="nl"/>
              </w:rPr>
              <w:t>4 t/m 7</w:t>
            </w:r>
            <w:r w:rsidRPr="005344F2"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 en sluit onderdeel B af </w:t>
            </w:r>
            <w:r>
              <w:rPr>
                <w:rFonts w:ascii="Arial" w:hAnsi="Arial" w:cs="Arial"/>
                <w:bCs/>
                <w:i/>
                <w:sz w:val="20"/>
                <w:lang w:val="nl"/>
              </w:rPr>
              <w:t>met een beoordeling op de vijfpuntsschaal: ‘onvoldoende’, ‘matig’, ‘voldoende’, ‘goed’ of ‘zeer goed’</w:t>
            </w:r>
          </w:p>
        </w:tc>
      </w:tr>
      <w:tr w:rsidR="005710E9" w:rsidRPr="00EA3AE9" w14:paraId="61EC76E3" w14:textId="77777777" w:rsidTr="00880A02">
        <w:trPr>
          <w:cantSplit/>
          <w:trHeight w:val="1302"/>
        </w:trPr>
        <w:tc>
          <w:tcPr>
            <w:tcW w:w="10336" w:type="dxa"/>
            <w:shd w:val="clear" w:color="auto" w:fill="99CCFF"/>
          </w:tcPr>
          <w:p w14:paraId="25570A75" w14:textId="619018F4" w:rsidR="005710E9" w:rsidRPr="005344F2" w:rsidRDefault="005710E9" w:rsidP="00B56172">
            <w:pPr>
              <w:pStyle w:val="Geenafstand"/>
              <w:numPr>
                <w:ilvl w:val="0"/>
                <w:numId w:val="33"/>
              </w:numPr>
              <w:spacing w:line="260" w:lineRule="atLeast"/>
              <w:rPr>
                <w:rFonts w:ascii="Arial" w:hAnsi="Arial" w:cs="Arial"/>
                <w:b/>
                <w:sz w:val="20"/>
              </w:rPr>
            </w:pPr>
            <w:r w:rsidRPr="005344F2">
              <w:rPr>
                <w:rFonts w:ascii="Arial" w:hAnsi="Arial" w:cs="Arial"/>
                <w:b/>
                <w:sz w:val="20"/>
              </w:rPr>
              <w:t xml:space="preserve">Is er een patiëntenorganisatie (c.q. ervaringsdeskundige) bij </w:t>
            </w:r>
            <w:r w:rsidR="00C67326">
              <w:rPr>
                <w:rFonts w:ascii="Arial" w:hAnsi="Arial" w:cs="Arial"/>
                <w:b/>
                <w:sz w:val="20"/>
              </w:rPr>
              <w:t>de subsidieaanvraag</w:t>
            </w:r>
            <w:r w:rsidRPr="005344F2">
              <w:rPr>
                <w:rFonts w:ascii="Arial" w:hAnsi="Arial" w:cs="Arial"/>
                <w:b/>
                <w:sz w:val="20"/>
              </w:rPr>
              <w:t xml:space="preserve"> betrokken? </w:t>
            </w:r>
          </w:p>
          <w:p w14:paraId="7BB9F713" w14:textId="77777777" w:rsidR="005710E9" w:rsidRPr="005344F2" w:rsidRDefault="005710E9" w:rsidP="00F045C5">
            <w:pPr>
              <w:pStyle w:val="Geenafstand"/>
              <w:spacing w:line="260" w:lineRule="atLeast"/>
              <w:rPr>
                <w:rFonts w:ascii="Arial" w:hAnsi="Arial" w:cs="Arial"/>
                <w:sz w:val="20"/>
                <w:u w:val="single"/>
              </w:rPr>
            </w:pPr>
            <w:r w:rsidRPr="005344F2">
              <w:rPr>
                <w:rFonts w:ascii="Arial" w:hAnsi="Arial" w:cs="Arial"/>
                <w:sz w:val="20"/>
                <w:u w:val="single"/>
              </w:rPr>
              <w:t>Denk aan:</w:t>
            </w:r>
          </w:p>
          <w:p w14:paraId="2848A14B" w14:textId="77777777" w:rsidR="005710E9" w:rsidRPr="005344F2" w:rsidRDefault="005710E9" w:rsidP="00A650F2">
            <w:pPr>
              <w:pStyle w:val="Lijstalinea"/>
              <w:numPr>
                <w:ilvl w:val="0"/>
                <w:numId w:val="22"/>
              </w:numPr>
              <w:spacing w:line="240" w:lineRule="auto"/>
              <w:ind w:left="714" w:hanging="357"/>
              <w:rPr>
                <w:rFonts w:ascii="Arial" w:hAnsi="Arial" w:cs="Arial"/>
                <w:sz w:val="20"/>
              </w:rPr>
            </w:pPr>
            <w:r w:rsidRPr="005344F2">
              <w:rPr>
                <w:rFonts w:ascii="Arial" w:hAnsi="Arial" w:cs="Arial"/>
                <w:sz w:val="20"/>
              </w:rPr>
              <w:t>opzet van het projectplan;</w:t>
            </w:r>
          </w:p>
          <w:p w14:paraId="05608ACC" w14:textId="77777777" w:rsidR="005710E9" w:rsidRPr="005344F2" w:rsidRDefault="005710E9" w:rsidP="00A650F2">
            <w:pPr>
              <w:pStyle w:val="Lijstalinea"/>
              <w:numPr>
                <w:ilvl w:val="0"/>
                <w:numId w:val="22"/>
              </w:numPr>
              <w:spacing w:line="240" w:lineRule="auto"/>
              <w:ind w:left="714" w:hanging="357"/>
              <w:rPr>
                <w:rFonts w:ascii="Arial" w:hAnsi="Arial" w:cs="Arial"/>
                <w:sz w:val="20"/>
              </w:rPr>
            </w:pPr>
            <w:r w:rsidRPr="005344F2">
              <w:rPr>
                <w:rFonts w:ascii="Arial" w:hAnsi="Arial" w:cs="Arial"/>
                <w:sz w:val="20"/>
              </w:rPr>
              <w:t>uitvoering van het onderzoek (bv. via deelname in projectgroep,</w:t>
            </w:r>
            <w:r w:rsidR="00F045C5">
              <w:rPr>
                <w:rFonts w:ascii="Arial" w:hAnsi="Arial" w:cs="Arial"/>
                <w:sz w:val="20"/>
              </w:rPr>
              <w:t xml:space="preserve"> </w:t>
            </w:r>
            <w:r w:rsidRPr="005344F2">
              <w:rPr>
                <w:rFonts w:ascii="Arial" w:hAnsi="Arial" w:cs="Arial"/>
                <w:sz w:val="20"/>
              </w:rPr>
              <w:t>focusgroep);</w:t>
            </w:r>
          </w:p>
          <w:p w14:paraId="5C4BC5B4" w14:textId="4C4E980E" w:rsidR="005710E9" w:rsidRPr="00C67326" w:rsidRDefault="005710E9" w:rsidP="00C67326">
            <w:pPr>
              <w:pStyle w:val="Lijstalinea"/>
              <w:numPr>
                <w:ilvl w:val="0"/>
                <w:numId w:val="22"/>
              </w:numPr>
              <w:spacing w:line="240" w:lineRule="auto"/>
              <w:ind w:left="714" w:hanging="357"/>
              <w:rPr>
                <w:rFonts w:ascii="Arial" w:hAnsi="Arial" w:cs="Arial"/>
                <w:sz w:val="20"/>
              </w:rPr>
            </w:pPr>
            <w:r w:rsidRPr="005344F2">
              <w:rPr>
                <w:rFonts w:ascii="Arial" w:hAnsi="Arial" w:cs="Arial"/>
                <w:sz w:val="20"/>
              </w:rPr>
              <w:t>opzet en uitvoering van het implementatieplan.</w:t>
            </w:r>
          </w:p>
        </w:tc>
      </w:tr>
      <w:tr w:rsidR="005710E9" w:rsidRPr="00EA3AE9" w14:paraId="6B4E1D4D" w14:textId="77777777" w:rsidTr="00880A02">
        <w:trPr>
          <w:cantSplit/>
          <w:trHeight w:val="268"/>
        </w:trPr>
        <w:tc>
          <w:tcPr>
            <w:tcW w:w="10336" w:type="dxa"/>
          </w:tcPr>
          <w:p w14:paraId="4799BCE7" w14:textId="77777777" w:rsidR="005710E9" w:rsidRPr="005344F2" w:rsidRDefault="005710E9" w:rsidP="00A650F2">
            <w:pPr>
              <w:pStyle w:val="Geenafstand"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  <w:r w:rsidRPr="005344F2">
              <w:rPr>
                <w:rFonts w:ascii="Arial" w:hAnsi="Arial" w:cs="Arial"/>
                <w:bCs/>
                <w:i/>
                <w:sz w:val="20"/>
                <w:lang w:val="nl"/>
              </w:rPr>
              <w:t>Ja/Nee, met toelichting:</w:t>
            </w:r>
          </w:p>
          <w:p w14:paraId="6FF0CCF8" w14:textId="77777777" w:rsidR="005710E9" w:rsidRPr="00C67326" w:rsidRDefault="005710E9" w:rsidP="00A650F2">
            <w:pPr>
              <w:pStyle w:val="Geenafstand"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03F44B3F" w14:textId="77777777" w:rsidR="005710E9" w:rsidRPr="00C67326" w:rsidRDefault="005710E9" w:rsidP="00A650F2">
            <w:pPr>
              <w:pStyle w:val="Geenafstand"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4DF75AD2" w14:textId="77777777" w:rsidR="005710E9" w:rsidRPr="00C67326" w:rsidRDefault="005710E9" w:rsidP="00A650F2">
            <w:pPr>
              <w:pStyle w:val="Geenafstand"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25640734" w14:textId="77777777" w:rsidR="005710E9" w:rsidRPr="00C67326" w:rsidRDefault="005710E9" w:rsidP="00A650F2">
            <w:pPr>
              <w:pStyle w:val="Geenafstand"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0975125D" w14:textId="77777777" w:rsidR="005710E9" w:rsidRPr="005344F2" w:rsidRDefault="005710E9" w:rsidP="00A650F2">
            <w:pPr>
              <w:pStyle w:val="Geenafstand"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</w:p>
        </w:tc>
      </w:tr>
    </w:tbl>
    <w:p w14:paraId="1AA68BE5" w14:textId="77777777" w:rsidR="00EC6C85" w:rsidRDefault="00EC6C85" w:rsidP="00A74DEF">
      <w:pPr>
        <w:pStyle w:val="Geenafstand"/>
        <w:keepNext/>
        <w:keepLines/>
        <w:suppressAutoHyphens/>
        <w:rPr>
          <w:rFonts w:ascii="Arial" w:hAnsi="Arial" w:cs="Arial"/>
          <w:sz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B72D50" w:rsidRPr="00532A3D" w14:paraId="7D42EF58" w14:textId="77777777" w:rsidTr="00AA64E3">
        <w:trPr>
          <w:cantSplit/>
          <w:trHeight w:val="1827"/>
        </w:trPr>
        <w:tc>
          <w:tcPr>
            <w:tcW w:w="10343" w:type="dxa"/>
            <w:shd w:val="clear" w:color="auto" w:fill="99CCFF"/>
          </w:tcPr>
          <w:p w14:paraId="3DD35535" w14:textId="3F270ADC" w:rsidR="00B72D50" w:rsidRPr="00532A3D" w:rsidRDefault="00B72D50" w:rsidP="00B56172">
            <w:pPr>
              <w:pStyle w:val="Geenafstand"/>
              <w:numPr>
                <w:ilvl w:val="0"/>
                <w:numId w:val="33"/>
              </w:numPr>
              <w:suppressAutoHyphens/>
              <w:spacing w:line="260" w:lineRule="atLeast"/>
              <w:rPr>
                <w:rFonts w:ascii="Arial" w:hAnsi="Arial" w:cs="Arial"/>
                <w:b/>
                <w:sz w:val="20"/>
              </w:rPr>
            </w:pPr>
            <w:r w:rsidRPr="00532A3D">
              <w:rPr>
                <w:rFonts w:ascii="Arial" w:hAnsi="Arial" w:cs="Arial"/>
                <w:b/>
                <w:sz w:val="20"/>
              </w:rPr>
              <w:t xml:space="preserve">Worden de betrokken ervaringsdeskundigen voldoende gefaciliteerd? </w:t>
            </w:r>
          </w:p>
          <w:p w14:paraId="6F78ACC4" w14:textId="77777777" w:rsidR="00B72D50" w:rsidRPr="00532A3D" w:rsidRDefault="00B72D50" w:rsidP="00AA64E3">
            <w:pPr>
              <w:pStyle w:val="Geenafstand"/>
              <w:suppressAutoHyphens/>
              <w:rPr>
                <w:rFonts w:ascii="Arial" w:hAnsi="Arial" w:cs="Arial"/>
                <w:sz w:val="20"/>
                <w:u w:val="single"/>
              </w:rPr>
            </w:pPr>
            <w:r w:rsidRPr="00532A3D">
              <w:rPr>
                <w:rFonts w:ascii="Arial" w:hAnsi="Arial" w:cs="Arial"/>
                <w:sz w:val="20"/>
                <w:u w:val="single"/>
              </w:rPr>
              <w:t xml:space="preserve">Denk aan:  </w:t>
            </w:r>
          </w:p>
          <w:p w14:paraId="0388C53B" w14:textId="77777777" w:rsidR="00B72D50" w:rsidRPr="00532A3D" w:rsidRDefault="00B72D50" w:rsidP="00AA64E3">
            <w:pPr>
              <w:pStyle w:val="Geenafstand"/>
              <w:numPr>
                <w:ilvl w:val="0"/>
                <w:numId w:val="29"/>
              </w:numPr>
              <w:suppressAutoHyphens/>
              <w:ind w:left="584" w:hanging="357"/>
              <w:rPr>
                <w:rFonts w:ascii="Arial" w:hAnsi="Arial" w:cs="Arial"/>
                <w:sz w:val="20"/>
              </w:rPr>
            </w:pPr>
            <w:r w:rsidRPr="00532A3D">
              <w:rPr>
                <w:rFonts w:ascii="Arial" w:hAnsi="Arial" w:cs="Arial"/>
                <w:sz w:val="20"/>
              </w:rPr>
              <w:t xml:space="preserve">tijd; </w:t>
            </w:r>
          </w:p>
          <w:p w14:paraId="31031CCF" w14:textId="77777777" w:rsidR="00B72D50" w:rsidRPr="00532A3D" w:rsidRDefault="00B72D50" w:rsidP="00AA64E3">
            <w:pPr>
              <w:pStyle w:val="Geenafstand"/>
              <w:numPr>
                <w:ilvl w:val="0"/>
                <w:numId w:val="29"/>
              </w:numPr>
              <w:suppressAutoHyphens/>
              <w:ind w:left="584" w:hanging="357"/>
              <w:rPr>
                <w:rFonts w:ascii="Arial" w:hAnsi="Arial" w:cs="Arial"/>
                <w:sz w:val="20"/>
              </w:rPr>
            </w:pPr>
            <w:r w:rsidRPr="00532A3D">
              <w:rPr>
                <w:rFonts w:ascii="Arial" w:hAnsi="Arial" w:cs="Arial"/>
                <w:sz w:val="20"/>
              </w:rPr>
              <w:t xml:space="preserve">vacatiegelden; </w:t>
            </w:r>
          </w:p>
          <w:p w14:paraId="5F7509C3" w14:textId="77777777" w:rsidR="00B72D50" w:rsidRPr="00532A3D" w:rsidRDefault="00B72D50" w:rsidP="00AA64E3">
            <w:pPr>
              <w:pStyle w:val="Geenafstand"/>
              <w:numPr>
                <w:ilvl w:val="0"/>
                <w:numId w:val="29"/>
              </w:numPr>
              <w:suppressAutoHyphens/>
              <w:ind w:left="584" w:hanging="357"/>
              <w:rPr>
                <w:rFonts w:ascii="Arial" w:hAnsi="Arial" w:cs="Arial"/>
                <w:sz w:val="20"/>
              </w:rPr>
            </w:pPr>
            <w:r w:rsidRPr="00532A3D">
              <w:rPr>
                <w:rFonts w:ascii="Arial" w:hAnsi="Arial" w:cs="Arial"/>
                <w:sz w:val="20"/>
              </w:rPr>
              <w:t xml:space="preserve">reiskostenvergoeding; </w:t>
            </w:r>
          </w:p>
          <w:p w14:paraId="28047281" w14:textId="77777777" w:rsidR="00B72D50" w:rsidRPr="00532A3D" w:rsidRDefault="00B72D50" w:rsidP="00AA64E3">
            <w:pPr>
              <w:pStyle w:val="Geenafstand"/>
              <w:numPr>
                <w:ilvl w:val="0"/>
                <w:numId w:val="29"/>
              </w:numPr>
              <w:suppressAutoHyphens/>
              <w:ind w:left="584" w:hanging="357"/>
              <w:rPr>
                <w:rFonts w:ascii="Arial" w:hAnsi="Arial" w:cs="Arial"/>
                <w:sz w:val="20"/>
              </w:rPr>
            </w:pPr>
            <w:r w:rsidRPr="00532A3D">
              <w:rPr>
                <w:rFonts w:ascii="Arial" w:hAnsi="Arial" w:cs="Arial"/>
                <w:sz w:val="20"/>
              </w:rPr>
              <w:t>aansluiting bij onderzoek;</w:t>
            </w:r>
          </w:p>
          <w:p w14:paraId="4DA99195" w14:textId="701A2D57" w:rsidR="00B72D50" w:rsidRPr="00532A3D" w:rsidRDefault="00B72D50" w:rsidP="00AA64E3">
            <w:pPr>
              <w:pStyle w:val="Geenafstand"/>
              <w:numPr>
                <w:ilvl w:val="0"/>
                <w:numId w:val="29"/>
              </w:numPr>
              <w:suppressAutoHyphens/>
              <w:ind w:left="584" w:hanging="357"/>
              <w:rPr>
                <w:rFonts w:ascii="Arial" w:hAnsi="Arial" w:cs="Arial"/>
                <w:sz w:val="20"/>
              </w:rPr>
            </w:pPr>
            <w:r w:rsidRPr="00532A3D">
              <w:rPr>
                <w:rFonts w:ascii="Arial" w:hAnsi="Arial" w:cs="Arial"/>
                <w:sz w:val="20"/>
              </w:rPr>
              <w:t>deskundigheidsbevordering etc</w:t>
            </w:r>
            <w:r w:rsidR="00D92A3E">
              <w:rPr>
                <w:rFonts w:ascii="Arial" w:hAnsi="Arial" w:cs="Arial"/>
                <w:sz w:val="20"/>
              </w:rPr>
              <w:t>.</w:t>
            </w:r>
          </w:p>
        </w:tc>
      </w:tr>
      <w:tr w:rsidR="00B72D50" w:rsidRPr="00532A3D" w14:paraId="2CE4434C" w14:textId="77777777" w:rsidTr="00AA64E3">
        <w:trPr>
          <w:cantSplit/>
          <w:trHeight w:val="265"/>
        </w:trPr>
        <w:tc>
          <w:tcPr>
            <w:tcW w:w="10343" w:type="dxa"/>
          </w:tcPr>
          <w:p w14:paraId="0BE50A98" w14:textId="77777777" w:rsidR="00B72D50" w:rsidRPr="00532A3D" w:rsidRDefault="00B72D50" w:rsidP="00AA64E3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  <w:r w:rsidRPr="00532A3D">
              <w:rPr>
                <w:rFonts w:ascii="Arial" w:hAnsi="Arial" w:cs="Arial"/>
                <w:bCs/>
                <w:i/>
                <w:sz w:val="20"/>
                <w:lang w:val="nl"/>
              </w:rPr>
              <w:t>Ja/Nee, met toelichting:</w:t>
            </w:r>
          </w:p>
          <w:p w14:paraId="6CD41400" w14:textId="77777777" w:rsidR="00B72D50" w:rsidRPr="00C67326" w:rsidRDefault="00B72D50" w:rsidP="00AA64E3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1F103957" w14:textId="424FD3E3" w:rsidR="00B72D50" w:rsidRDefault="00B72D50" w:rsidP="00AA64E3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0B809232" w14:textId="5E753CC3" w:rsidR="00B56172" w:rsidRDefault="00B56172" w:rsidP="00AA64E3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52A8F24F" w14:textId="77777777" w:rsidR="00B56172" w:rsidRDefault="00B56172" w:rsidP="00AA64E3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4C748377" w14:textId="77777777" w:rsidR="00B72D50" w:rsidRPr="00532A3D" w:rsidRDefault="00B72D50" w:rsidP="00AA64E3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</w:p>
        </w:tc>
      </w:tr>
    </w:tbl>
    <w:p w14:paraId="7D94C20A" w14:textId="4315D64E" w:rsidR="00EC6C85" w:rsidRDefault="00EC6C85" w:rsidP="00B56172"/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B56172" w:rsidRPr="00532A3D" w14:paraId="341DFC59" w14:textId="77777777" w:rsidTr="00E24CA7">
        <w:trPr>
          <w:cantSplit/>
          <w:trHeight w:val="1827"/>
        </w:trPr>
        <w:tc>
          <w:tcPr>
            <w:tcW w:w="10343" w:type="dxa"/>
            <w:shd w:val="clear" w:color="auto" w:fill="99CCFF"/>
          </w:tcPr>
          <w:p w14:paraId="0C38A88F" w14:textId="77777777" w:rsidR="00B56172" w:rsidRDefault="00B56172" w:rsidP="00B56172">
            <w:pPr>
              <w:pStyle w:val="Geenafstand"/>
              <w:keepNext/>
              <w:numPr>
                <w:ilvl w:val="0"/>
                <w:numId w:val="33"/>
              </w:numPr>
              <w:spacing w:line="260" w:lineRule="atLeast"/>
              <w:rPr>
                <w:rFonts w:ascii="Arial" w:hAnsi="Arial" w:cs="Arial"/>
                <w:sz w:val="20"/>
              </w:rPr>
            </w:pPr>
            <w:r w:rsidRPr="00C67326">
              <w:rPr>
                <w:rFonts w:ascii="Arial" w:hAnsi="Arial" w:cs="Arial"/>
                <w:b/>
                <w:sz w:val="20"/>
              </w:rPr>
              <w:t>Wordt in het onderzoek aandacht besteed aan de communicatie van de resultaten naar de (toekomstige) patiënt?</w:t>
            </w:r>
          </w:p>
          <w:p w14:paraId="74A73C3B" w14:textId="77777777" w:rsidR="00B56172" w:rsidRDefault="00B56172" w:rsidP="00B56172">
            <w:pPr>
              <w:pStyle w:val="Geenafstand"/>
              <w:keepNext/>
              <w:rPr>
                <w:rFonts w:ascii="Arial" w:hAnsi="Arial" w:cs="Arial"/>
                <w:sz w:val="20"/>
                <w:u w:val="single"/>
              </w:rPr>
            </w:pPr>
            <w:r w:rsidRPr="00532A3D">
              <w:rPr>
                <w:rFonts w:ascii="Arial" w:hAnsi="Arial" w:cs="Arial"/>
                <w:sz w:val="20"/>
                <w:u w:val="single"/>
              </w:rPr>
              <w:t>Denk aan:</w:t>
            </w:r>
          </w:p>
          <w:p w14:paraId="4EBE8BCF" w14:textId="77777777" w:rsidR="00B56172" w:rsidRPr="00532A3D" w:rsidRDefault="00B56172" w:rsidP="00B56172">
            <w:pPr>
              <w:pStyle w:val="Geenafstand"/>
              <w:keepNext/>
              <w:numPr>
                <w:ilvl w:val="0"/>
                <w:numId w:val="34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communicatie richting deelnemers aan de studie (proefpersonen) en toekomstig patiënten</w:t>
            </w:r>
            <w:r w:rsidRPr="00532A3D">
              <w:rPr>
                <w:rFonts w:ascii="Arial" w:hAnsi="Arial" w:cs="Arial"/>
                <w:sz w:val="20"/>
              </w:rPr>
              <w:t>;</w:t>
            </w:r>
          </w:p>
          <w:p w14:paraId="7F065F15" w14:textId="77777777" w:rsidR="00B56172" w:rsidRPr="00532A3D" w:rsidRDefault="00B56172" w:rsidP="00B56172">
            <w:pPr>
              <w:pStyle w:val="Geenafstand"/>
              <w:keepNext/>
              <w:numPr>
                <w:ilvl w:val="0"/>
                <w:numId w:val="34"/>
              </w:num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het ontwikkelen van </w:t>
            </w:r>
            <w:r w:rsidRPr="00532A3D">
              <w:rPr>
                <w:rFonts w:ascii="Arial" w:hAnsi="Arial" w:cs="Arial"/>
                <w:sz w:val="20"/>
              </w:rPr>
              <w:t>foldermateriaal;</w:t>
            </w:r>
          </w:p>
          <w:p w14:paraId="4F48BA40" w14:textId="327AB57F" w:rsidR="00B56172" w:rsidRPr="00532A3D" w:rsidRDefault="00B56172" w:rsidP="00B56172">
            <w:pPr>
              <w:pStyle w:val="Geenafstand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het ontwikkelen van </w:t>
            </w:r>
            <w:r w:rsidRPr="00532A3D">
              <w:rPr>
                <w:rFonts w:ascii="Arial" w:hAnsi="Arial" w:cs="Arial"/>
                <w:sz w:val="20"/>
              </w:rPr>
              <w:t>decision aid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56172" w:rsidRPr="00532A3D" w14:paraId="125E999D" w14:textId="77777777" w:rsidTr="00E24CA7">
        <w:trPr>
          <w:cantSplit/>
          <w:trHeight w:val="265"/>
        </w:trPr>
        <w:tc>
          <w:tcPr>
            <w:tcW w:w="10343" w:type="dxa"/>
          </w:tcPr>
          <w:p w14:paraId="7D66A6AA" w14:textId="77777777" w:rsidR="00B56172" w:rsidRPr="00532A3D" w:rsidRDefault="00B56172" w:rsidP="00E24CA7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  <w:r w:rsidRPr="00532A3D">
              <w:rPr>
                <w:rFonts w:ascii="Arial" w:hAnsi="Arial" w:cs="Arial"/>
                <w:bCs/>
                <w:i/>
                <w:sz w:val="20"/>
                <w:lang w:val="nl"/>
              </w:rPr>
              <w:t>Ja/Nee, met toelichting:</w:t>
            </w:r>
          </w:p>
          <w:p w14:paraId="6614BAC5" w14:textId="77777777" w:rsidR="00B56172" w:rsidRPr="00C67326" w:rsidRDefault="00B56172" w:rsidP="00E24CA7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444E10E0" w14:textId="250D7E4D" w:rsidR="00B56172" w:rsidRDefault="00B56172" w:rsidP="00E24CA7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11B314D6" w14:textId="1E330673" w:rsidR="00B56172" w:rsidRDefault="00B56172" w:rsidP="00E24CA7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268B1FCD" w14:textId="77777777" w:rsidR="00B56172" w:rsidRDefault="00B56172" w:rsidP="00E24CA7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01EA3E24" w14:textId="77777777" w:rsidR="00B56172" w:rsidRPr="00532A3D" w:rsidRDefault="00B56172" w:rsidP="00E24CA7">
            <w:pPr>
              <w:pStyle w:val="Geenafstand"/>
              <w:suppressAutoHyphens/>
              <w:spacing w:line="260" w:lineRule="atLeast"/>
              <w:rPr>
                <w:rFonts w:ascii="Arial" w:hAnsi="Arial" w:cs="Arial"/>
                <w:bCs/>
                <w:i/>
                <w:sz w:val="20"/>
                <w:lang w:val="nl"/>
              </w:rPr>
            </w:pPr>
          </w:p>
        </w:tc>
      </w:tr>
    </w:tbl>
    <w:p w14:paraId="37CB4328" w14:textId="77777777" w:rsidR="00B56172" w:rsidRDefault="00B56172" w:rsidP="00B56172"/>
    <w:tbl>
      <w:tblPr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1"/>
      </w:tblGrid>
      <w:tr w:rsidR="00B72D50" w:rsidRPr="00B56172" w14:paraId="37EC7CC1" w14:textId="77777777" w:rsidTr="0054121D">
        <w:trPr>
          <w:cantSplit/>
          <w:trHeight w:val="1104"/>
        </w:trPr>
        <w:tc>
          <w:tcPr>
            <w:tcW w:w="10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F4F5BC6" w14:textId="5A6560AF" w:rsidR="00B72D50" w:rsidRPr="00B56172" w:rsidRDefault="00B72D50" w:rsidP="00B56172">
            <w:pPr>
              <w:pStyle w:val="Geenafstand"/>
              <w:keepNext/>
              <w:numPr>
                <w:ilvl w:val="0"/>
                <w:numId w:val="33"/>
              </w:numPr>
              <w:suppressAutoHyphens/>
              <w:spacing w:line="260" w:lineRule="atLeast"/>
              <w:rPr>
                <w:rFonts w:ascii="Arial" w:hAnsi="Arial" w:cs="Arial"/>
                <w:b/>
                <w:bCs/>
                <w:sz w:val="20"/>
                <w:lang w:val="nl"/>
              </w:rPr>
            </w:pPr>
            <w:r w:rsidRPr="00B56172">
              <w:rPr>
                <w:rFonts w:ascii="Arial" w:hAnsi="Arial" w:cs="Arial"/>
                <w:b/>
                <w:bCs/>
                <w:sz w:val="20"/>
                <w:lang w:val="nl"/>
              </w:rPr>
              <w:t>Wat vindt u van de kwaliteit van de patiënten-informatiebrief?</w:t>
            </w:r>
          </w:p>
          <w:p w14:paraId="3280A2EE" w14:textId="77777777" w:rsidR="00B72D50" w:rsidRPr="00B56172" w:rsidRDefault="00B72D50" w:rsidP="00AA64E3">
            <w:pPr>
              <w:pStyle w:val="Geenafstand"/>
              <w:keepNext/>
              <w:suppressAutoHyphens/>
              <w:rPr>
                <w:rFonts w:ascii="Arial" w:hAnsi="Arial" w:cs="Arial"/>
                <w:sz w:val="20"/>
                <w:u w:val="single"/>
              </w:rPr>
            </w:pPr>
            <w:r w:rsidRPr="00B56172">
              <w:rPr>
                <w:rFonts w:ascii="Arial" w:hAnsi="Arial" w:cs="Arial"/>
                <w:sz w:val="20"/>
                <w:u w:val="single"/>
              </w:rPr>
              <w:t>Denk aan:</w:t>
            </w:r>
          </w:p>
          <w:p w14:paraId="0BF762CD" w14:textId="77777777" w:rsidR="00B72D50" w:rsidRPr="00B56172" w:rsidRDefault="00B72D50" w:rsidP="00AA64E3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  <w:r w:rsidRPr="00B5617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begrijpelijk taal;</w:t>
            </w:r>
          </w:p>
          <w:p w14:paraId="2C95F9E3" w14:textId="77777777" w:rsidR="00B72D50" w:rsidRPr="00B56172" w:rsidRDefault="00B72D50" w:rsidP="00AA64E3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hAnsi="Arial" w:cs="Arial"/>
                <w:bCs/>
                <w:sz w:val="20"/>
                <w:lang w:val="nl"/>
              </w:rPr>
            </w:pPr>
            <w:r w:rsidRPr="00B5617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voldoende informatie over wat deelname aan het project voor patiënten betekent;</w:t>
            </w:r>
          </w:p>
          <w:p w14:paraId="10A041C6" w14:textId="77777777" w:rsidR="00B72D50" w:rsidRPr="00B56172" w:rsidRDefault="00B72D50" w:rsidP="00AA64E3">
            <w:pPr>
              <w:pStyle w:val="Default"/>
              <w:widowControl w:val="0"/>
              <w:numPr>
                <w:ilvl w:val="0"/>
                <w:numId w:val="20"/>
              </w:numPr>
              <w:spacing w:line="260" w:lineRule="atLeast"/>
              <w:ind w:left="584" w:hanging="357"/>
              <w:rPr>
                <w:rFonts w:ascii="Arial" w:hAnsi="Arial" w:cs="Arial"/>
                <w:bCs/>
                <w:sz w:val="20"/>
                <w:lang w:val="nl"/>
              </w:rPr>
            </w:pPr>
            <w:r w:rsidRPr="00B56172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gebruik van informed consent.</w:t>
            </w:r>
          </w:p>
          <w:p w14:paraId="220BC0B4" w14:textId="374A679B" w:rsidR="00B72D50" w:rsidRPr="00B56172" w:rsidRDefault="00B72D50" w:rsidP="00AA64E3">
            <w:pPr>
              <w:pStyle w:val="Default"/>
              <w:widowControl w:val="0"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</w:tc>
      </w:tr>
      <w:tr w:rsidR="00B72D50" w:rsidRPr="006C67F9" w14:paraId="4018DC2B" w14:textId="77777777" w:rsidTr="0054121D">
        <w:trPr>
          <w:cantSplit/>
          <w:trHeight w:val="953"/>
        </w:trPr>
        <w:tc>
          <w:tcPr>
            <w:tcW w:w="10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6E8" w14:textId="77777777" w:rsidR="00B72D50" w:rsidRPr="006C67F9" w:rsidRDefault="00B72D50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  <w:r w:rsidRPr="006C67F9">
              <w:rPr>
                <w:rFonts w:ascii="Arial" w:hAnsi="Arial" w:cs="Arial"/>
                <w:bCs/>
                <w:sz w:val="20"/>
                <w:lang w:val="nl"/>
              </w:rPr>
              <w:t>Ja/Nee, met toelichting:</w:t>
            </w:r>
          </w:p>
          <w:p w14:paraId="2CC79E00" w14:textId="77777777" w:rsidR="00B72D50" w:rsidRPr="006C67F9" w:rsidRDefault="00B72D50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  <w:p w14:paraId="010536ED" w14:textId="77777777" w:rsidR="00B72D50" w:rsidRPr="006C67F9" w:rsidRDefault="00B72D50" w:rsidP="00AA64E3">
            <w:pPr>
              <w:pStyle w:val="Geenafstand"/>
              <w:keepNext/>
              <w:suppressAutoHyphens/>
              <w:spacing w:line="260" w:lineRule="atLeast"/>
              <w:rPr>
                <w:rFonts w:ascii="Arial" w:hAnsi="Arial" w:cs="Arial"/>
                <w:bCs/>
                <w:sz w:val="20"/>
                <w:lang w:val="nl"/>
              </w:rPr>
            </w:pPr>
          </w:p>
        </w:tc>
      </w:tr>
    </w:tbl>
    <w:p w14:paraId="7293B3EA" w14:textId="2C2F1273" w:rsidR="005710E9" w:rsidRDefault="005710E9" w:rsidP="00A74DEF">
      <w:pPr>
        <w:pStyle w:val="Geenafstand"/>
        <w:keepNext/>
        <w:keepLines/>
        <w:suppressAutoHyphens/>
        <w:rPr>
          <w:rFonts w:ascii="Arial" w:hAnsi="Arial" w:cs="Arial"/>
          <w:sz w:val="20"/>
        </w:rPr>
      </w:pPr>
    </w:p>
    <w:p w14:paraId="24E3A0BE" w14:textId="77777777" w:rsidR="00B72D50" w:rsidRDefault="00B72D50" w:rsidP="00A74DEF">
      <w:pPr>
        <w:pStyle w:val="Geenafstand"/>
        <w:keepNext/>
        <w:keepLines/>
        <w:suppressAutoHyphens/>
        <w:rPr>
          <w:rFonts w:ascii="Arial" w:hAnsi="Arial" w:cs="Arial"/>
          <w:sz w:val="20"/>
        </w:rPr>
      </w:pPr>
    </w:p>
    <w:tbl>
      <w:tblPr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1"/>
      </w:tblGrid>
      <w:tr w:rsidR="005710E9" w14:paraId="2C5F9F4B" w14:textId="77777777" w:rsidTr="0054121D">
        <w:trPr>
          <w:cantSplit/>
          <w:trHeight w:val="731"/>
        </w:trPr>
        <w:tc>
          <w:tcPr>
            <w:tcW w:w="10341" w:type="dxa"/>
            <w:shd w:val="clear" w:color="auto" w:fill="99FFCC"/>
          </w:tcPr>
          <w:p w14:paraId="276A1DAF" w14:textId="77777777" w:rsidR="005710E9" w:rsidRPr="005344F2" w:rsidRDefault="005710E9" w:rsidP="005344F2">
            <w:pPr>
              <w:pStyle w:val="Geenafstand"/>
              <w:keepLines/>
              <w:suppressAutoHyphens/>
              <w:spacing w:line="260" w:lineRule="atLeast"/>
              <w:rPr>
                <w:rFonts w:ascii="Arial" w:hAnsi="Arial" w:cs="Arial"/>
                <w:b/>
                <w:bCs/>
                <w:sz w:val="20"/>
                <w:lang w:val="nl"/>
              </w:rPr>
            </w:pPr>
            <w:r w:rsidRPr="005344F2">
              <w:rPr>
                <w:rFonts w:ascii="Arial" w:hAnsi="Arial" w:cs="Arial"/>
                <w:b/>
                <w:bCs/>
                <w:sz w:val="20"/>
                <w:lang w:val="nl"/>
              </w:rPr>
              <w:t xml:space="preserve">Score deel B: Betrokkenheid van </w:t>
            </w:r>
            <w:r w:rsidRPr="005344F2">
              <w:rPr>
                <w:rFonts w:ascii="Arial" w:hAnsi="Arial" w:cs="Arial"/>
                <w:b/>
                <w:sz w:val="20"/>
              </w:rPr>
              <w:t>patiënten</w:t>
            </w:r>
            <w:r w:rsidRPr="005344F2">
              <w:rPr>
                <w:rFonts w:ascii="Arial" w:hAnsi="Arial" w:cs="Arial"/>
                <w:b/>
                <w:bCs/>
                <w:sz w:val="20"/>
                <w:lang w:val="nl"/>
              </w:rPr>
              <w:t xml:space="preserve"> bij de opzet en uitvoering van het onderzoek</w:t>
            </w:r>
          </w:p>
          <w:p w14:paraId="2D0177DA" w14:textId="0EB0D03F" w:rsidR="005710E9" w:rsidRPr="005344F2" w:rsidRDefault="005710E9" w:rsidP="00EC6C85">
            <w:pPr>
              <w:pStyle w:val="Geenafstand"/>
              <w:keepNext/>
              <w:keepLines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20"/>
              </w:rPr>
            </w:pPr>
            <w:r w:rsidRPr="005344F2">
              <w:rPr>
                <w:rFonts w:ascii="Arial" w:hAnsi="Arial" w:cs="Arial"/>
                <w:bCs/>
                <w:sz w:val="20"/>
                <w:lang w:val="nl"/>
              </w:rPr>
              <w:t>Welk</w:t>
            </w:r>
            <w:r w:rsidR="000F63C3">
              <w:rPr>
                <w:rFonts w:ascii="Arial" w:hAnsi="Arial" w:cs="Arial"/>
                <w:bCs/>
                <w:sz w:val="20"/>
                <w:lang w:val="nl"/>
              </w:rPr>
              <w:t xml:space="preserve">e </w:t>
            </w:r>
            <w:r w:rsidR="00C67326">
              <w:rPr>
                <w:rFonts w:ascii="Arial" w:hAnsi="Arial" w:cs="Arial"/>
                <w:bCs/>
                <w:sz w:val="20"/>
                <w:lang w:val="nl"/>
              </w:rPr>
              <w:t>beoordeling</w:t>
            </w:r>
            <w:r w:rsidR="00C67326" w:rsidRPr="005344F2">
              <w:rPr>
                <w:rFonts w:ascii="Arial" w:hAnsi="Arial" w:cs="Arial"/>
                <w:bCs/>
                <w:sz w:val="20"/>
                <w:lang w:val="nl"/>
              </w:rPr>
              <w:t xml:space="preserve"> </w:t>
            </w:r>
            <w:r w:rsidRPr="005344F2">
              <w:rPr>
                <w:rFonts w:ascii="Arial" w:hAnsi="Arial" w:cs="Arial"/>
                <w:bCs/>
                <w:sz w:val="20"/>
                <w:lang w:val="nl"/>
              </w:rPr>
              <w:t xml:space="preserve">geeft u de betrokkenheid van </w:t>
            </w:r>
            <w:r w:rsidR="004D798B" w:rsidRPr="005344F2">
              <w:rPr>
                <w:rFonts w:ascii="Arial" w:hAnsi="Arial" w:cs="Arial"/>
                <w:bCs/>
                <w:sz w:val="20"/>
                <w:lang w:val="nl"/>
              </w:rPr>
              <w:t>pati</w:t>
            </w:r>
            <w:r w:rsidR="004D798B">
              <w:rPr>
                <w:rFonts w:ascii="Arial" w:hAnsi="Arial" w:cs="Arial"/>
                <w:bCs/>
                <w:sz w:val="20"/>
                <w:lang w:val="nl"/>
              </w:rPr>
              <w:t>ë</w:t>
            </w:r>
            <w:r w:rsidR="004D798B" w:rsidRPr="005344F2">
              <w:rPr>
                <w:rFonts w:ascii="Arial" w:hAnsi="Arial" w:cs="Arial"/>
                <w:bCs/>
                <w:sz w:val="20"/>
                <w:lang w:val="nl"/>
              </w:rPr>
              <w:t xml:space="preserve">nten </w:t>
            </w:r>
            <w:r w:rsidRPr="005344F2">
              <w:rPr>
                <w:rFonts w:ascii="Arial" w:hAnsi="Arial" w:cs="Arial"/>
                <w:bCs/>
                <w:sz w:val="20"/>
                <w:lang w:val="nl"/>
              </w:rPr>
              <w:t xml:space="preserve">bij het onderzoek op basis van uw antwoorden bij vraag </w:t>
            </w:r>
            <w:r w:rsidR="00EC6C85">
              <w:rPr>
                <w:rFonts w:ascii="Arial" w:hAnsi="Arial" w:cs="Arial"/>
                <w:bCs/>
                <w:sz w:val="20"/>
                <w:lang w:val="nl"/>
              </w:rPr>
              <w:t>4</w:t>
            </w:r>
            <w:r>
              <w:rPr>
                <w:rFonts w:ascii="Arial" w:hAnsi="Arial" w:cs="Arial"/>
                <w:bCs/>
                <w:sz w:val="20"/>
                <w:lang w:val="nl"/>
              </w:rPr>
              <w:t xml:space="preserve"> t/m 7</w:t>
            </w:r>
            <w:r w:rsidRPr="005344F2">
              <w:rPr>
                <w:rFonts w:ascii="Arial" w:hAnsi="Arial" w:cs="Arial"/>
                <w:bCs/>
                <w:sz w:val="20"/>
                <w:lang w:val="nl"/>
              </w:rPr>
              <w:t>?</w:t>
            </w:r>
          </w:p>
        </w:tc>
      </w:tr>
      <w:tr w:rsidR="005710E9" w14:paraId="237515B4" w14:textId="77777777" w:rsidTr="0054121D">
        <w:trPr>
          <w:cantSplit/>
          <w:trHeight w:val="244"/>
        </w:trPr>
        <w:tc>
          <w:tcPr>
            <w:tcW w:w="10341" w:type="dxa"/>
          </w:tcPr>
          <w:p w14:paraId="6B6EC374" w14:textId="77777777" w:rsidR="00955CAF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Onvoldoende </w:t>
            </w:r>
          </w:p>
          <w:p w14:paraId="134D36B9" w14:textId="77777777" w:rsidR="00955CAF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 xml:space="preserve">Matig </w:t>
            </w:r>
          </w:p>
          <w:p w14:paraId="14391B2C" w14:textId="77777777" w:rsidR="00955CAF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>Voldoende</w:t>
            </w:r>
          </w:p>
          <w:p w14:paraId="6DD410CB" w14:textId="77777777" w:rsidR="00955CAF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>Goed</w:t>
            </w:r>
          </w:p>
          <w:p w14:paraId="7B952338" w14:textId="77777777" w:rsidR="005710E9" w:rsidRPr="005344F2" w:rsidRDefault="00955CAF" w:rsidP="00955CAF">
            <w:pPr>
              <w:pStyle w:val="Geenafstand"/>
              <w:keepLines/>
              <w:numPr>
                <w:ilvl w:val="0"/>
                <w:numId w:val="31"/>
              </w:numPr>
              <w:suppressAutoHyphens/>
              <w:rPr>
                <w:rFonts w:ascii="Arial" w:hAnsi="Arial" w:cs="Arial"/>
                <w:bCs/>
                <w:i/>
                <w:sz w:val="20"/>
                <w:lang w:val="nl"/>
              </w:rPr>
            </w:pPr>
            <w:r>
              <w:rPr>
                <w:rFonts w:ascii="Arial" w:hAnsi="Arial" w:cs="Arial"/>
                <w:bCs/>
                <w:i/>
                <w:sz w:val="20"/>
                <w:lang w:val="nl"/>
              </w:rPr>
              <w:t>Zeer goed</w:t>
            </w:r>
          </w:p>
        </w:tc>
      </w:tr>
    </w:tbl>
    <w:p w14:paraId="5DCE65B1" w14:textId="77777777" w:rsidR="005710E9" w:rsidRDefault="005710E9" w:rsidP="00926BB9">
      <w:pPr>
        <w:spacing w:line="240" w:lineRule="auto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Y="579"/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1"/>
      </w:tblGrid>
      <w:tr w:rsidR="005710E9" w:rsidRPr="00EA3AE9" w14:paraId="06CFD16B" w14:textId="77777777" w:rsidTr="0054121D">
        <w:trPr>
          <w:cantSplit/>
          <w:trHeight w:val="825"/>
        </w:trPr>
        <w:tc>
          <w:tcPr>
            <w:tcW w:w="10341" w:type="dxa"/>
            <w:shd w:val="clear" w:color="auto" w:fill="99CCFF"/>
          </w:tcPr>
          <w:p w14:paraId="52202632" w14:textId="40019431" w:rsidR="005710E9" w:rsidRPr="005344F2" w:rsidRDefault="004D798B" w:rsidP="00D92A3E">
            <w:pPr>
              <w:pStyle w:val="Geenafstand"/>
              <w:keepNext/>
              <w:spacing w:line="260" w:lineRule="atLeast"/>
              <w:ind w:left="34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Aanbevelingen:</w:t>
            </w:r>
          </w:p>
          <w:p w14:paraId="36661F69" w14:textId="1CE0C504" w:rsidR="005710E9" w:rsidRPr="00A56C0A" w:rsidRDefault="005710E9" w:rsidP="004D798B">
            <w:pPr>
              <w:pStyle w:val="Geenafstand"/>
              <w:keepNext/>
              <w:numPr>
                <w:ilvl w:val="0"/>
                <w:numId w:val="13"/>
              </w:numPr>
              <w:rPr>
                <w:rFonts w:ascii="Arial" w:hAnsi="Arial" w:cs="Arial"/>
                <w:sz w:val="20"/>
              </w:rPr>
            </w:pPr>
            <w:r w:rsidRPr="007C7EA7">
              <w:rPr>
                <w:rFonts w:ascii="Arial" w:hAnsi="Arial" w:cs="Arial"/>
                <w:sz w:val="20"/>
              </w:rPr>
              <w:t>Welke aanbeveling</w:t>
            </w:r>
            <w:r w:rsidR="004D798B">
              <w:rPr>
                <w:rFonts w:ascii="Arial" w:hAnsi="Arial" w:cs="Arial"/>
                <w:sz w:val="20"/>
              </w:rPr>
              <w:t>en</w:t>
            </w:r>
            <w:r w:rsidRPr="007C7EA7">
              <w:rPr>
                <w:rFonts w:ascii="Arial" w:hAnsi="Arial" w:cs="Arial"/>
                <w:sz w:val="20"/>
              </w:rPr>
              <w:t xml:space="preserve"> wilt u de onderzoekers meegeven om het onderzoek vanuit patiëntperspectief te optimaliseren?</w:t>
            </w:r>
          </w:p>
        </w:tc>
      </w:tr>
      <w:tr w:rsidR="005710E9" w:rsidRPr="00EA3AE9" w14:paraId="4D1594CA" w14:textId="77777777" w:rsidTr="0054121D">
        <w:trPr>
          <w:cantSplit/>
          <w:trHeight w:val="1396"/>
        </w:trPr>
        <w:tc>
          <w:tcPr>
            <w:tcW w:w="10341" w:type="dxa"/>
          </w:tcPr>
          <w:p w14:paraId="70742FC6" w14:textId="77777777" w:rsidR="005710E9" w:rsidRPr="004D798B" w:rsidRDefault="005710E9" w:rsidP="00A650F2">
            <w:pPr>
              <w:pStyle w:val="Geenafstand"/>
              <w:keepNext/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459B40B" w14:textId="77777777" w:rsidR="005710E9" w:rsidRPr="004D798B" w:rsidRDefault="005710E9" w:rsidP="00A650F2">
            <w:pPr>
              <w:pStyle w:val="Geenafstand"/>
              <w:keepNext/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5CE03C" w14:textId="77777777" w:rsidR="005710E9" w:rsidRPr="004D798B" w:rsidRDefault="005710E9" w:rsidP="00A650F2">
            <w:pPr>
              <w:pStyle w:val="Geenafstand"/>
              <w:keepNext/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613609F" w14:textId="77777777" w:rsidR="005710E9" w:rsidRPr="004D798B" w:rsidRDefault="005710E9" w:rsidP="00A650F2">
            <w:pPr>
              <w:pStyle w:val="Geenafstand"/>
              <w:keepNext/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06E934C" w14:textId="77777777" w:rsidR="005710E9" w:rsidRPr="005344F2" w:rsidRDefault="005710E9" w:rsidP="00A650F2">
            <w:pPr>
              <w:pStyle w:val="Geenafstand"/>
              <w:keepNext/>
              <w:spacing w:line="26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F8C1F05" w14:textId="77777777" w:rsidR="005710E9" w:rsidRPr="00EA3AE9" w:rsidRDefault="005710E9" w:rsidP="00AE211A">
      <w:pPr>
        <w:pStyle w:val="Geenafstand"/>
        <w:keepNext/>
        <w:keepLines/>
        <w:suppressAutoHyphens/>
        <w:rPr>
          <w:rFonts w:ascii="Arial" w:hAnsi="Arial" w:cs="Arial"/>
          <w:sz w:val="20"/>
        </w:rPr>
      </w:pPr>
    </w:p>
    <w:sectPr w:rsidR="005710E9" w:rsidRPr="00EA3AE9" w:rsidSect="005710E9">
      <w:footerReference w:type="first" r:id="rId8"/>
      <w:type w:val="continuous"/>
      <w:pgSz w:w="11906" w:h="16838"/>
      <w:pgMar w:top="1529" w:right="851" w:bottom="993" w:left="709" w:header="567" w:footer="19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C64B3" w14:textId="77777777" w:rsidR="005710E9" w:rsidRDefault="005710E9" w:rsidP="00051070">
      <w:pPr>
        <w:spacing w:line="240" w:lineRule="auto"/>
      </w:pPr>
      <w:r>
        <w:separator/>
      </w:r>
    </w:p>
  </w:endnote>
  <w:endnote w:type="continuationSeparator" w:id="0">
    <w:p w14:paraId="72141C86" w14:textId="77777777" w:rsidR="005710E9" w:rsidRDefault="005710E9" w:rsidP="000510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6368A" w14:textId="77777777" w:rsidR="00BD4CA8" w:rsidRPr="00377B55" w:rsidRDefault="00BD4CA8" w:rsidP="00377B55">
    <w:pPr>
      <w:pStyle w:val="Voettekst"/>
      <w:numPr>
        <w:ilvl w:val="0"/>
        <w:numId w:val="16"/>
      </w:numPr>
      <w:rPr>
        <w:rFonts w:ascii="Arial" w:hAnsi="Arial" w:cs="Arial"/>
      </w:rPr>
    </w:pPr>
    <w:r w:rsidRPr="00377B55">
      <w:rPr>
        <w:rFonts w:ascii="Arial" w:hAnsi="Arial" w:cs="Arial"/>
      </w:rPr>
      <w:t xml:space="preserve">Score 1 = laag, </w:t>
    </w:r>
    <w:r>
      <w:rPr>
        <w:rFonts w:ascii="Arial" w:hAnsi="Arial" w:cs="Arial"/>
      </w:rPr>
      <w:t xml:space="preserve"> score </w:t>
    </w:r>
    <w:r w:rsidRPr="00377B55">
      <w:rPr>
        <w:rFonts w:ascii="Arial" w:hAnsi="Arial" w:cs="Arial"/>
      </w:rPr>
      <w:t>5 = hoog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695E8" w14:textId="77777777" w:rsidR="005710E9" w:rsidRDefault="005710E9" w:rsidP="00051070">
      <w:pPr>
        <w:spacing w:line="240" w:lineRule="auto"/>
      </w:pPr>
      <w:r>
        <w:separator/>
      </w:r>
    </w:p>
  </w:footnote>
  <w:footnote w:type="continuationSeparator" w:id="0">
    <w:p w14:paraId="288E8C3A" w14:textId="77777777" w:rsidR="005710E9" w:rsidRDefault="005710E9" w:rsidP="000510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351F"/>
    <w:multiLevelType w:val="hybridMultilevel"/>
    <w:tmpl w:val="594AD35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EE3EC5"/>
    <w:multiLevelType w:val="hybridMultilevel"/>
    <w:tmpl w:val="16E6F6EA"/>
    <w:lvl w:ilvl="0" w:tplc="2E887486">
      <w:start w:val="1"/>
      <w:numFmt w:val="decimal"/>
      <w:lvlText w:val="%1."/>
      <w:lvlJc w:val="left"/>
      <w:pPr>
        <w:ind w:left="108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74BB5"/>
    <w:multiLevelType w:val="hybridMultilevel"/>
    <w:tmpl w:val="D19C04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581DF2"/>
    <w:multiLevelType w:val="hybridMultilevel"/>
    <w:tmpl w:val="7D3AA118"/>
    <w:lvl w:ilvl="0" w:tplc="0413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51570D"/>
    <w:multiLevelType w:val="hybridMultilevel"/>
    <w:tmpl w:val="E0C45C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333E2"/>
    <w:multiLevelType w:val="hybridMultilevel"/>
    <w:tmpl w:val="835AB2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2330C"/>
    <w:multiLevelType w:val="hybridMultilevel"/>
    <w:tmpl w:val="3F7CF78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E30A3B"/>
    <w:multiLevelType w:val="hybridMultilevel"/>
    <w:tmpl w:val="7B30491C"/>
    <w:lvl w:ilvl="0" w:tplc="3E0A5C9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D4A6C"/>
    <w:multiLevelType w:val="hybridMultilevel"/>
    <w:tmpl w:val="C60EB862"/>
    <w:lvl w:ilvl="0" w:tplc="0413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0867D7"/>
    <w:multiLevelType w:val="hybridMultilevel"/>
    <w:tmpl w:val="6C766B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0282"/>
    <w:multiLevelType w:val="hybridMultilevel"/>
    <w:tmpl w:val="23364B24"/>
    <w:lvl w:ilvl="0" w:tplc="35322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1732E"/>
    <w:multiLevelType w:val="hybridMultilevel"/>
    <w:tmpl w:val="EECE1B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71B0B"/>
    <w:multiLevelType w:val="hybridMultilevel"/>
    <w:tmpl w:val="E25A3AD2"/>
    <w:lvl w:ilvl="0" w:tplc="0413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4071B3"/>
    <w:multiLevelType w:val="hybridMultilevel"/>
    <w:tmpl w:val="C9F0724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557ED"/>
    <w:multiLevelType w:val="hybridMultilevel"/>
    <w:tmpl w:val="C238666C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B6EDC"/>
    <w:multiLevelType w:val="hybridMultilevel"/>
    <w:tmpl w:val="198A1A6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573721"/>
    <w:multiLevelType w:val="hybridMultilevel"/>
    <w:tmpl w:val="520A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84CC5"/>
    <w:multiLevelType w:val="hybridMultilevel"/>
    <w:tmpl w:val="A992DA70"/>
    <w:lvl w:ilvl="0" w:tplc="0413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55317F"/>
    <w:multiLevelType w:val="hybridMultilevel"/>
    <w:tmpl w:val="938E1872"/>
    <w:lvl w:ilvl="0" w:tplc="0413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3C0706"/>
    <w:multiLevelType w:val="hybridMultilevel"/>
    <w:tmpl w:val="3D68175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2615A2"/>
    <w:multiLevelType w:val="hybridMultilevel"/>
    <w:tmpl w:val="3C2CDA64"/>
    <w:lvl w:ilvl="0" w:tplc="0413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6D12B57"/>
    <w:multiLevelType w:val="hybridMultilevel"/>
    <w:tmpl w:val="FC74708E"/>
    <w:lvl w:ilvl="0" w:tplc="ED08E9D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9371A"/>
    <w:multiLevelType w:val="hybridMultilevel"/>
    <w:tmpl w:val="33664C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9170A4"/>
    <w:multiLevelType w:val="hybridMultilevel"/>
    <w:tmpl w:val="F58A45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95534"/>
    <w:multiLevelType w:val="hybridMultilevel"/>
    <w:tmpl w:val="DA244AD0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A40A5E"/>
    <w:multiLevelType w:val="hybridMultilevel"/>
    <w:tmpl w:val="B9C2CC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84262"/>
    <w:multiLevelType w:val="hybridMultilevel"/>
    <w:tmpl w:val="0F4A0AD2"/>
    <w:lvl w:ilvl="0" w:tplc="74ECE6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31CAA"/>
    <w:multiLevelType w:val="hybridMultilevel"/>
    <w:tmpl w:val="835AB2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650C1"/>
    <w:multiLevelType w:val="hybridMultilevel"/>
    <w:tmpl w:val="C456B762"/>
    <w:lvl w:ilvl="0" w:tplc="D02CC5D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294043"/>
    <w:multiLevelType w:val="hybridMultilevel"/>
    <w:tmpl w:val="0ADAC9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1C29B4"/>
    <w:multiLevelType w:val="hybridMultilevel"/>
    <w:tmpl w:val="1BECB384"/>
    <w:lvl w:ilvl="0" w:tplc="0413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D57552"/>
    <w:multiLevelType w:val="hybridMultilevel"/>
    <w:tmpl w:val="50C4D182"/>
    <w:lvl w:ilvl="0" w:tplc="0413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C5702"/>
    <w:multiLevelType w:val="hybridMultilevel"/>
    <w:tmpl w:val="74963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722B2"/>
    <w:multiLevelType w:val="hybridMultilevel"/>
    <w:tmpl w:val="82545E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7"/>
  </w:num>
  <w:num w:numId="3">
    <w:abstractNumId w:val="5"/>
  </w:num>
  <w:num w:numId="4">
    <w:abstractNumId w:val="27"/>
  </w:num>
  <w:num w:numId="5">
    <w:abstractNumId w:val="2"/>
  </w:num>
  <w:num w:numId="6">
    <w:abstractNumId w:val="33"/>
  </w:num>
  <w:num w:numId="7">
    <w:abstractNumId w:val="0"/>
  </w:num>
  <w:num w:numId="8">
    <w:abstractNumId w:val="29"/>
  </w:num>
  <w:num w:numId="9">
    <w:abstractNumId w:val="23"/>
  </w:num>
  <w:num w:numId="10">
    <w:abstractNumId w:val="12"/>
  </w:num>
  <w:num w:numId="11">
    <w:abstractNumId w:val="18"/>
  </w:num>
  <w:num w:numId="12">
    <w:abstractNumId w:val="8"/>
  </w:num>
  <w:num w:numId="13">
    <w:abstractNumId w:val="3"/>
  </w:num>
  <w:num w:numId="14">
    <w:abstractNumId w:val="17"/>
  </w:num>
  <w:num w:numId="15">
    <w:abstractNumId w:val="26"/>
  </w:num>
  <w:num w:numId="16">
    <w:abstractNumId w:val="1"/>
  </w:num>
  <w:num w:numId="17">
    <w:abstractNumId w:val="15"/>
  </w:num>
  <w:num w:numId="18">
    <w:abstractNumId w:val="20"/>
  </w:num>
  <w:num w:numId="19">
    <w:abstractNumId w:val="31"/>
  </w:num>
  <w:num w:numId="20">
    <w:abstractNumId w:val="10"/>
  </w:num>
  <w:num w:numId="21">
    <w:abstractNumId w:val="25"/>
  </w:num>
  <w:num w:numId="22">
    <w:abstractNumId w:val="22"/>
  </w:num>
  <w:num w:numId="23">
    <w:abstractNumId w:val="24"/>
  </w:num>
  <w:num w:numId="24">
    <w:abstractNumId w:val="32"/>
  </w:num>
  <w:num w:numId="25">
    <w:abstractNumId w:val="19"/>
  </w:num>
  <w:num w:numId="26">
    <w:abstractNumId w:val="30"/>
  </w:num>
  <w:num w:numId="27">
    <w:abstractNumId w:val="14"/>
  </w:num>
  <w:num w:numId="28">
    <w:abstractNumId w:val="9"/>
  </w:num>
  <w:num w:numId="29">
    <w:abstractNumId w:val="4"/>
  </w:num>
  <w:num w:numId="30">
    <w:abstractNumId w:val="16"/>
  </w:num>
  <w:num w:numId="31">
    <w:abstractNumId w:val="13"/>
  </w:num>
  <w:num w:numId="32">
    <w:abstractNumId w:val="6"/>
  </w:num>
  <w:num w:numId="33">
    <w:abstractNumId w:val="21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4ED"/>
    <w:rsid w:val="00001CE9"/>
    <w:rsid w:val="0001784F"/>
    <w:rsid w:val="00026840"/>
    <w:rsid w:val="000319DA"/>
    <w:rsid w:val="00032B45"/>
    <w:rsid w:val="00051070"/>
    <w:rsid w:val="00056E93"/>
    <w:rsid w:val="00063FB5"/>
    <w:rsid w:val="000901D4"/>
    <w:rsid w:val="00091F39"/>
    <w:rsid w:val="000928EF"/>
    <w:rsid w:val="000A6313"/>
    <w:rsid w:val="000C4CFF"/>
    <w:rsid w:val="000E2E51"/>
    <w:rsid w:val="000F63C3"/>
    <w:rsid w:val="0010707D"/>
    <w:rsid w:val="00114970"/>
    <w:rsid w:val="00127756"/>
    <w:rsid w:val="001354A4"/>
    <w:rsid w:val="00143B41"/>
    <w:rsid w:val="00165F66"/>
    <w:rsid w:val="001672CD"/>
    <w:rsid w:val="001825A7"/>
    <w:rsid w:val="001A01FF"/>
    <w:rsid w:val="001A5737"/>
    <w:rsid w:val="001B03DC"/>
    <w:rsid w:val="001C6A30"/>
    <w:rsid w:val="001E28B4"/>
    <w:rsid w:val="001F0CC2"/>
    <w:rsid w:val="001F0E90"/>
    <w:rsid w:val="001F16AA"/>
    <w:rsid w:val="00200A09"/>
    <w:rsid w:val="00203093"/>
    <w:rsid w:val="0020318C"/>
    <w:rsid w:val="002031D7"/>
    <w:rsid w:val="0021652E"/>
    <w:rsid w:val="00244531"/>
    <w:rsid w:val="00244FE3"/>
    <w:rsid w:val="002576B3"/>
    <w:rsid w:val="0028328A"/>
    <w:rsid w:val="002B6804"/>
    <w:rsid w:val="002C0B43"/>
    <w:rsid w:val="002E3FDB"/>
    <w:rsid w:val="002F0EB6"/>
    <w:rsid w:val="002F2A4D"/>
    <w:rsid w:val="002F4AE4"/>
    <w:rsid w:val="002F7E22"/>
    <w:rsid w:val="0030054E"/>
    <w:rsid w:val="00315E6B"/>
    <w:rsid w:val="00320BB4"/>
    <w:rsid w:val="0034419C"/>
    <w:rsid w:val="00344BD0"/>
    <w:rsid w:val="003533E1"/>
    <w:rsid w:val="00356FDD"/>
    <w:rsid w:val="00360366"/>
    <w:rsid w:val="00366C76"/>
    <w:rsid w:val="00372D0F"/>
    <w:rsid w:val="00374B11"/>
    <w:rsid w:val="00377B55"/>
    <w:rsid w:val="00381A86"/>
    <w:rsid w:val="003A0E2D"/>
    <w:rsid w:val="003A7AF7"/>
    <w:rsid w:val="003B5C6E"/>
    <w:rsid w:val="00403CC2"/>
    <w:rsid w:val="00403F24"/>
    <w:rsid w:val="00405AFC"/>
    <w:rsid w:val="00411163"/>
    <w:rsid w:val="004151BA"/>
    <w:rsid w:val="00415553"/>
    <w:rsid w:val="00440D61"/>
    <w:rsid w:val="00461419"/>
    <w:rsid w:val="00473477"/>
    <w:rsid w:val="00492BE4"/>
    <w:rsid w:val="0049339C"/>
    <w:rsid w:val="004B1B49"/>
    <w:rsid w:val="004C2580"/>
    <w:rsid w:val="004D798B"/>
    <w:rsid w:val="004F73B6"/>
    <w:rsid w:val="00514C55"/>
    <w:rsid w:val="00521027"/>
    <w:rsid w:val="00532A3D"/>
    <w:rsid w:val="005344F2"/>
    <w:rsid w:val="0054121D"/>
    <w:rsid w:val="0054566E"/>
    <w:rsid w:val="00555261"/>
    <w:rsid w:val="0056513D"/>
    <w:rsid w:val="005710E9"/>
    <w:rsid w:val="00576CC2"/>
    <w:rsid w:val="00581D93"/>
    <w:rsid w:val="005B4C3B"/>
    <w:rsid w:val="005B6DC2"/>
    <w:rsid w:val="005C170D"/>
    <w:rsid w:val="005C62E6"/>
    <w:rsid w:val="005D0C5F"/>
    <w:rsid w:val="005D5546"/>
    <w:rsid w:val="005D753B"/>
    <w:rsid w:val="00606330"/>
    <w:rsid w:val="0061479E"/>
    <w:rsid w:val="00632607"/>
    <w:rsid w:val="006457BE"/>
    <w:rsid w:val="00652AF0"/>
    <w:rsid w:val="00655E30"/>
    <w:rsid w:val="00672D20"/>
    <w:rsid w:val="00673AA2"/>
    <w:rsid w:val="00681BA6"/>
    <w:rsid w:val="006B27D2"/>
    <w:rsid w:val="006C299C"/>
    <w:rsid w:val="006C67F9"/>
    <w:rsid w:val="006F4DB0"/>
    <w:rsid w:val="007342B7"/>
    <w:rsid w:val="00755D9F"/>
    <w:rsid w:val="007661C3"/>
    <w:rsid w:val="00771C36"/>
    <w:rsid w:val="00771F3A"/>
    <w:rsid w:val="0079283B"/>
    <w:rsid w:val="00795234"/>
    <w:rsid w:val="007D56EE"/>
    <w:rsid w:val="007E671D"/>
    <w:rsid w:val="00801BA0"/>
    <w:rsid w:val="00806E64"/>
    <w:rsid w:val="00824EED"/>
    <w:rsid w:val="00825767"/>
    <w:rsid w:val="008279B2"/>
    <w:rsid w:val="008408DE"/>
    <w:rsid w:val="00847463"/>
    <w:rsid w:val="0085009A"/>
    <w:rsid w:val="00852D73"/>
    <w:rsid w:val="0086185B"/>
    <w:rsid w:val="0086246B"/>
    <w:rsid w:val="00862A39"/>
    <w:rsid w:val="00873E5B"/>
    <w:rsid w:val="00880495"/>
    <w:rsid w:val="00880A02"/>
    <w:rsid w:val="00882061"/>
    <w:rsid w:val="00890C07"/>
    <w:rsid w:val="00895C06"/>
    <w:rsid w:val="00896FAA"/>
    <w:rsid w:val="008A24EC"/>
    <w:rsid w:val="008A606E"/>
    <w:rsid w:val="008A7856"/>
    <w:rsid w:val="008C280C"/>
    <w:rsid w:val="008D42A5"/>
    <w:rsid w:val="008D6566"/>
    <w:rsid w:val="008F6FF3"/>
    <w:rsid w:val="00926BB9"/>
    <w:rsid w:val="00955CAF"/>
    <w:rsid w:val="00960981"/>
    <w:rsid w:val="00964164"/>
    <w:rsid w:val="00970056"/>
    <w:rsid w:val="0097453F"/>
    <w:rsid w:val="0098302E"/>
    <w:rsid w:val="009A5B4D"/>
    <w:rsid w:val="009C5CF1"/>
    <w:rsid w:val="009D2629"/>
    <w:rsid w:val="009D2EE5"/>
    <w:rsid w:val="009D3028"/>
    <w:rsid w:val="009D3D31"/>
    <w:rsid w:val="009E36F6"/>
    <w:rsid w:val="00A0335F"/>
    <w:rsid w:val="00A150EB"/>
    <w:rsid w:val="00A155A7"/>
    <w:rsid w:val="00A15F08"/>
    <w:rsid w:val="00A20750"/>
    <w:rsid w:val="00A262DD"/>
    <w:rsid w:val="00A56C0A"/>
    <w:rsid w:val="00A622DE"/>
    <w:rsid w:val="00A650F2"/>
    <w:rsid w:val="00A65AED"/>
    <w:rsid w:val="00A71F65"/>
    <w:rsid w:val="00A74DEF"/>
    <w:rsid w:val="00AC0A34"/>
    <w:rsid w:val="00AD35FB"/>
    <w:rsid w:val="00AD5CDE"/>
    <w:rsid w:val="00AE211A"/>
    <w:rsid w:val="00B03188"/>
    <w:rsid w:val="00B03BBD"/>
    <w:rsid w:val="00B20713"/>
    <w:rsid w:val="00B2271B"/>
    <w:rsid w:val="00B244ED"/>
    <w:rsid w:val="00B56172"/>
    <w:rsid w:val="00B57367"/>
    <w:rsid w:val="00B7272F"/>
    <w:rsid w:val="00B72D50"/>
    <w:rsid w:val="00BB04F8"/>
    <w:rsid w:val="00BB0923"/>
    <w:rsid w:val="00BB2FDB"/>
    <w:rsid w:val="00BC389A"/>
    <w:rsid w:val="00BC47D0"/>
    <w:rsid w:val="00BD4CA8"/>
    <w:rsid w:val="00C06B21"/>
    <w:rsid w:val="00C23D1C"/>
    <w:rsid w:val="00C3096F"/>
    <w:rsid w:val="00C42E85"/>
    <w:rsid w:val="00C43CF8"/>
    <w:rsid w:val="00C5203A"/>
    <w:rsid w:val="00C520C8"/>
    <w:rsid w:val="00C60A0A"/>
    <w:rsid w:val="00C67326"/>
    <w:rsid w:val="00C67F97"/>
    <w:rsid w:val="00C84A6D"/>
    <w:rsid w:val="00C9443B"/>
    <w:rsid w:val="00CA2423"/>
    <w:rsid w:val="00CB3EF5"/>
    <w:rsid w:val="00CC3279"/>
    <w:rsid w:val="00CC580C"/>
    <w:rsid w:val="00CD574A"/>
    <w:rsid w:val="00CE59A3"/>
    <w:rsid w:val="00D213D0"/>
    <w:rsid w:val="00D23101"/>
    <w:rsid w:val="00D32328"/>
    <w:rsid w:val="00D37FE5"/>
    <w:rsid w:val="00D40422"/>
    <w:rsid w:val="00D44DD4"/>
    <w:rsid w:val="00D47E05"/>
    <w:rsid w:val="00D50087"/>
    <w:rsid w:val="00D54A4F"/>
    <w:rsid w:val="00D61709"/>
    <w:rsid w:val="00D662D4"/>
    <w:rsid w:val="00D822A8"/>
    <w:rsid w:val="00D92A3E"/>
    <w:rsid w:val="00D96A9D"/>
    <w:rsid w:val="00D97C91"/>
    <w:rsid w:val="00DC0B1B"/>
    <w:rsid w:val="00DC49A5"/>
    <w:rsid w:val="00DD414D"/>
    <w:rsid w:val="00DF0EBC"/>
    <w:rsid w:val="00DF5093"/>
    <w:rsid w:val="00E35E9A"/>
    <w:rsid w:val="00E55BBA"/>
    <w:rsid w:val="00E6402E"/>
    <w:rsid w:val="00E83EA0"/>
    <w:rsid w:val="00E90042"/>
    <w:rsid w:val="00EA1D3E"/>
    <w:rsid w:val="00EA3AE9"/>
    <w:rsid w:val="00EB05E8"/>
    <w:rsid w:val="00EB3DE3"/>
    <w:rsid w:val="00EC6C85"/>
    <w:rsid w:val="00ED455A"/>
    <w:rsid w:val="00ED5570"/>
    <w:rsid w:val="00ED5E65"/>
    <w:rsid w:val="00EE14ED"/>
    <w:rsid w:val="00EE2C7E"/>
    <w:rsid w:val="00EF7849"/>
    <w:rsid w:val="00EF79F2"/>
    <w:rsid w:val="00F045C5"/>
    <w:rsid w:val="00F1107E"/>
    <w:rsid w:val="00F11998"/>
    <w:rsid w:val="00F14F2B"/>
    <w:rsid w:val="00F20FF9"/>
    <w:rsid w:val="00F2358A"/>
    <w:rsid w:val="00F324C9"/>
    <w:rsid w:val="00F410DB"/>
    <w:rsid w:val="00FA2F58"/>
    <w:rsid w:val="00FA48DC"/>
    <w:rsid w:val="00FB3185"/>
    <w:rsid w:val="00FC48B0"/>
    <w:rsid w:val="00FC74B7"/>
    <w:rsid w:val="00FD2948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1E9364D"/>
  <w15:docId w15:val="{CD2E757E-10F4-461B-BC6D-2E604719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E14ED"/>
    <w:pPr>
      <w:widowControl w:val="0"/>
      <w:spacing w:line="260" w:lineRule="atLeast"/>
    </w:pPr>
    <w:rPr>
      <w:rFonts w:ascii="Verdana" w:eastAsia="Times New Roman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EE14ED"/>
    <w:pPr>
      <w:keepNext/>
      <w:spacing w:after="360"/>
      <w:ind w:left="680" w:hanging="680"/>
      <w:outlineLvl w:val="0"/>
    </w:pPr>
    <w:rPr>
      <w:b/>
      <w:cap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EE14ED"/>
    <w:rPr>
      <w:rFonts w:ascii="Verdana" w:eastAsia="Times New Roman" w:hAnsi="Verdana"/>
      <w:b/>
      <w:caps/>
      <w:sz w:val="22"/>
      <w:lang w:eastAsia="nl-NL"/>
    </w:rPr>
  </w:style>
  <w:style w:type="table" w:styleId="Tabelraster">
    <w:name w:val="Table Grid"/>
    <w:basedOn w:val="Standaardtabel"/>
    <w:uiPriority w:val="59"/>
    <w:rsid w:val="00EE14ED"/>
    <w:pPr>
      <w:widowControl w:val="0"/>
      <w:spacing w:line="26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unhideWhenUsed/>
    <w:qFormat/>
    <w:rsid w:val="00EE14ED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E14E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E14ED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E14ED"/>
    <w:rPr>
      <w:rFonts w:ascii="Verdana" w:eastAsia="Times New Roman" w:hAnsi="Verdana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E14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E14ED"/>
    <w:rPr>
      <w:rFonts w:ascii="Tahoma" w:eastAsia="Times New Roman" w:hAnsi="Tahoma" w:cs="Tahoma"/>
      <w:sz w:val="16"/>
      <w:szCs w:val="16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51070"/>
    <w:pPr>
      <w:spacing w:line="240" w:lineRule="auto"/>
    </w:pPr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51070"/>
    <w:rPr>
      <w:rFonts w:ascii="Verdana" w:eastAsia="Times New Roman" w:hAnsi="Verdana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51070"/>
    <w:rPr>
      <w:vertAlign w:val="superscript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F784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F7849"/>
    <w:rPr>
      <w:rFonts w:ascii="Verdana" w:eastAsia="Times New Roman" w:hAnsi="Verdana"/>
      <w:b/>
      <w:bCs/>
      <w:lang w:eastAsia="nl-NL"/>
    </w:rPr>
  </w:style>
  <w:style w:type="paragraph" w:styleId="Koptekst">
    <w:name w:val="header"/>
    <w:basedOn w:val="Standaard"/>
    <w:link w:val="KoptekstChar"/>
    <w:unhideWhenUsed/>
    <w:rsid w:val="0097453F"/>
    <w:pPr>
      <w:widowControl/>
      <w:tabs>
        <w:tab w:val="center" w:pos="4536"/>
        <w:tab w:val="right" w:pos="9072"/>
      </w:tabs>
      <w:spacing w:line="240" w:lineRule="auto"/>
    </w:pPr>
    <w:rPr>
      <w:rFonts w:ascii="Georgia" w:hAnsi="Georgia"/>
      <w:sz w:val="20"/>
      <w:szCs w:val="24"/>
    </w:rPr>
  </w:style>
  <w:style w:type="character" w:customStyle="1" w:styleId="KoptekstChar">
    <w:name w:val="Koptekst Char"/>
    <w:basedOn w:val="Standaardalinea-lettertype"/>
    <w:link w:val="Koptekst"/>
    <w:rsid w:val="0097453F"/>
    <w:rPr>
      <w:rFonts w:ascii="Georgia" w:eastAsia="Times New Roman" w:hAnsi="Georgia"/>
      <w:szCs w:val="24"/>
      <w:lang w:eastAsia="nl-NL"/>
    </w:rPr>
  </w:style>
  <w:style w:type="paragraph" w:styleId="Geenafstand">
    <w:name w:val="No Spacing"/>
    <w:uiPriority w:val="1"/>
    <w:qFormat/>
    <w:rsid w:val="00A65AED"/>
    <w:pPr>
      <w:widowControl w:val="0"/>
    </w:pPr>
    <w:rPr>
      <w:rFonts w:ascii="Verdana" w:eastAsia="Times New Roman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377B5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77B55"/>
    <w:rPr>
      <w:rFonts w:ascii="Verdana" w:eastAsia="Times New Roman" w:hAnsi="Verdana"/>
      <w:sz w:val="18"/>
      <w:lang w:eastAsia="nl-NL"/>
    </w:rPr>
  </w:style>
  <w:style w:type="paragraph" w:customStyle="1" w:styleId="Default">
    <w:name w:val="Default"/>
    <w:rsid w:val="002C0B4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9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92FA4-57F3-4A34-BC38-A1A390DBF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2F3D0835</Template>
  <TotalTime>0</TotalTime>
  <Pages>3</Pages>
  <Words>510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Marilou Nyst</dc:creator>
  <cp:lastModifiedBy>Frietjhof Croon</cp:lastModifiedBy>
  <cp:revision>3</cp:revision>
  <cp:lastPrinted>2014-01-20T07:39:00Z</cp:lastPrinted>
  <dcterms:created xsi:type="dcterms:W3CDTF">2016-11-02T11:02:00Z</dcterms:created>
  <dcterms:modified xsi:type="dcterms:W3CDTF">2016-11-02T11:02:00Z</dcterms:modified>
</cp:coreProperties>
</file>